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7FB004" w14:textId="4E402D04" w:rsidR="00471A02" w:rsidRDefault="00471A02" w:rsidP="00471A02">
      <w:pPr>
        <w:rPr>
          <w:rFonts w:ascii="Arial" w:hAnsi="Arial" w:cs="Arial"/>
          <w:sz w:val="18"/>
          <w:szCs w:val="18"/>
          <w:lang w:val="uk-UA"/>
        </w:rPr>
      </w:pPr>
    </w:p>
    <w:p w14:paraId="18F79CC8" w14:textId="048A1CDB" w:rsidR="00E02C30" w:rsidRDefault="008E72F5" w:rsidP="008E72F5">
      <w:pPr>
        <w:tabs>
          <w:tab w:val="center" w:pos="4677"/>
          <w:tab w:val="right" w:pos="9780"/>
        </w:tabs>
        <w:ind w:left="142"/>
        <w:rPr>
          <w:rFonts w:ascii="Arial" w:hAnsi="Arial" w:cs="Arial"/>
          <w:b/>
          <w:sz w:val="20"/>
          <w:szCs w:val="20"/>
          <w:lang w:val="uk-UA" w:eastAsia="en-US"/>
        </w:rPr>
      </w:pPr>
      <w:r w:rsidRPr="009E135F">
        <w:rPr>
          <w:rFonts w:ascii="Arial" w:hAnsi="Arial" w:cs="Arial"/>
          <w:b/>
          <w:sz w:val="20"/>
          <w:szCs w:val="20"/>
          <w:lang w:val="uk-UA" w:eastAsia="en-US"/>
        </w:rPr>
        <w:t>П</w:t>
      </w:r>
      <w:r w:rsidR="0082008A">
        <w:rPr>
          <w:rFonts w:ascii="Arial" w:hAnsi="Arial" w:cs="Arial"/>
          <w:b/>
          <w:sz w:val="20"/>
          <w:szCs w:val="20"/>
          <w:lang w:val="uk-UA" w:eastAsia="en-US"/>
        </w:rPr>
        <w:t>РО</w:t>
      </w:r>
      <w:r w:rsidR="007E2718">
        <w:rPr>
          <w:rFonts w:ascii="Arial" w:hAnsi="Arial" w:cs="Arial"/>
          <w:b/>
          <w:sz w:val="20"/>
          <w:szCs w:val="20"/>
          <w:lang w:val="uk-UA" w:eastAsia="en-US"/>
        </w:rPr>
        <w:t xml:space="preserve"> (Пропозиція робити оферти) №</w:t>
      </w:r>
      <w:r w:rsidR="0074408E">
        <w:rPr>
          <w:rFonts w:ascii="Arial" w:hAnsi="Arial" w:cs="Arial"/>
          <w:b/>
          <w:sz w:val="20"/>
          <w:szCs w:val="20"/>
          <w:lang w:val="uk-UA" w:eastAsia="en-US"/>
        </w:rPr>
        <w:t>6</w:t>
      </w:r>
      <w:r w:rsidR="00DB0C3E">
        <w:rPr>
          <w:rFonts w:ascii="Arial" w:hAnsi="Arial" w:cs="Arial"/>
          <w:b/>
          <w:sz w:val="20"/>
          <w:szCs w:val="20"/>
          <w:lang w:val="uk-UA" w:eastAsia="en-US"/>
        </w:rPr>
        <w:t>55</w:t>
      </w:r>
      <w:r w:rsidR="00D1018A">
        <w:rPr>
          <w:rFonts w:ascii="Arial" w:hAnsi="Arial" w:cs="Arial"/>
          <w:b/>
          <w:sz w:val="20"/>
          <w:szCs w:val="20"/>
          <w:lang w:val="uk-UA" w:eastAsia="en-US"/>
        </w:rPr>
        <w:t xml:space="preserve"> </w:t>
      </w:r>
      <w:r w:rsidR="00ED2382">
        <w:rPr>
          <w:rFonts w:ascii="Arial" w:hAnsi="Arial" w:cs="Arial"/>
          <w:b/>
          <w:sz w:val="20"/>
          <w:szCs w:val="20"/>
          <w:lang w:val="uk-UA" w:eastAsia="en-US"/>
        </w:rPr>
        <w:t xml:space="preserve"> </w:t>
      </w:r>
      <w:r w:rsidR="00C7201D" w:rsidRPr="00C7201D">
        <w:rPr>
          <w:rFonts w:ascii="Arial" w:hAnsi="Arial" w:cs="Arial"/>
          <w:b/>
          <w:color w:val="FF0000"/>
          <w:sz w:val="20"/>
          <w:szCs w:val="20"/>
          <w:lang w:val="uk-UA" w:eastAsia="en-US"/>
        </w:rPr>
        <w:t>(ТОРГИ СТРОГО в СИСТЕМА АРИБА</w:t>
      </w:r>
      <w:r w:rsidR="00C7201D" w:rsidRPr="00103436">
        <w:rPr>
          <w:rFonts w:ascii="Arial" w:hAnsi="Arial" w:cs="Arial"/>
          <w:b/>
          <w:color w:val="FF0000"/>
          <w:sz w:val="20"/>
          <w:szCs w:val="20"/>
          <w:lang w:val="uk-UA" w:eastAsia="en-US"/>
        </w:rPr>
        <w:t>)</w:t>
      </w:r>
    </w:p>
    <w:p w14:paraId="3C7566CE" w14:textId="1D16537D" w:rsidR="008E72F5" w:rsidRPr="009E135F" w:rsidRDefault="008E72F5" w:rsidP="00103436">
      <w:pPr>
        <w:tabs>
          <w:tab w:val="center" w:pos="4677"/>
          <w:tab w:val="right" w:pos="9780"/>
        </w:tabs>
        <w:ind w:left="142"/>
        <w:jc w:val="right"/>
        <w:rPr>
          <w:rFonts w:ascii="Arial" w:hAnsi="Arial" w:cs="Arial"/>
          <w:sz w:val="20"/>
          <w:szCs w:val="20"/>
          <w:lang w:val="uk-UA" w:eastAsia="en-US"/>
        </w:rPr>
      </w:pPr>
      <w:r w:rsidRPr="009E135F">
        <w:rPr>
          <w:rFonts w:ascii="Arial" w:hAnsi="Arial" w:cs="Arial"/>
          <w:b/>
          <w:sz w:val="20"/>
          <w:szCs w:val="20"/>
          <w:lang w:val="uk-UA" w:eastAsia="en-US"/>
        </w:rPr>
        <w:tab/>
      </w:r>
      <w:r w:rsidRPr="009E135F">
        <w:rPr>
          <w:rFonts w:ascii="Arial" w:hAnsi="Arial" w:cs="Arial"/>
          <w:b/>
          <w:sz w:val="20"/>
          <w:szCs w:val="20"/>
          <w:lang w:val="uk-UA" w:eastAsia="en-US"/>
        </w:rPr>
        <w:tab/>
        <w:t xml:space="preserve">   </w:t>
      </w:r>
      <w:r w:rsidR="00C7201D">
        <w:rPr>
          <w:rFonts w:ascii="Arial" w:hAnsi="Arial" w:cs="Arial"/>
          <w:b/>
          <w:sz w:val="20"/>
          <w:szCs w:val="20"/>
          <w:lang w:val="uk-UA" w:eastAsia="en-US"/>
        </w:rPr>
        <w:t xml:space="preserve">                                                                                                                                      </w:t>
      </w:r>
      <w:r w:rsidRPr="009E135F">
        <w:rPr>
          <w:rFonts w:ascii="Arial" w:hAnsi="Arial" w:cs="Arial"/>
          <w:b/>
          <w:sz w:val="20"/>
          <w:szCs w:val="20"/>
          <w:lang w:val="uk-UA" w:eastAsia="en-US"/>
        </w:rPr>
        <w:t>Дата</w:t>
      </w:r>
      <w:r w:rsidRPr="009E135F">
        <w:rPr>
          <w:rFonts w:ascii="Arial" w:hAnsi="Arial" w:cs="Arial"/>
          <w:sz w:val="20"/>
          <w:szCs w:val="20"/>
          <w:lang w:val="uk-UA" w:eastAsia="en-US"/>
        </w:rPr>
        <w:t xml:space="preserve"> </w:t>
      </w:r>
      <w:r w:rsidR="0074408E">
        <w:rPr>
          <w:rFonts w:ascii="Arial" w:hAnsi="Arial" w:cs="Arial"/>
          <w:sz w:val="20"/>
          <w:szCs w:val="20"/>
          <w:lang w:val="uk-UA" w:eastAsia="en-US"/>
        </w:rPr>
        <w:t>24.07.2026</w:t>
      </w:r>
    </w:p>
    <w:p w14:paraId="7EF5C240" w14:textId="77777777" w:rsidR="008E72F5" w:rsidRPr="009E135F" w:rsidRDefault="008E72F5" w:rsidP="008E72F5">
      <w:pPr>
        <w:ind w:left="142"/>
        <w:jc w:val="both"/>
        <w:rPr>
          <w:rFonts w:ascii="Arial" w:hAnsi="Arial" w:cs="Arial"/>
          <w:sz w:val="20"/>
          <w:szCs w:val="20"/>
          <w:lang w:val="uk-UA"/>
        </w:rPr>
      </w:pPr>
    </w:p>
    <w:p w14:paraId="352A1427" w14:textId="77777777" w:rsidR="008E72F5" w:rsidRPr="009E135F" w:rsidRDefault="008E72F5" w:rsidP="008E72F5">
      <w:pPr>
        <w:spacing w:after="120" w:line="300" w:lineRule="exact"/>
        <w:ind w:left="142"/>
        <w:jc w:val="both"/>
        <w:rPr>
          <w:rFonts w:ascii="Arial" w:hAnsi="Arial" w:cs="Arial"/>
          <w:sz w:val="20"/>
          <w:szCs w:val="20"/>
          <w:lang w:val="uk-UA"/>
        </w:rPr>
      </w:pPr>
      <w:r w:rsidRPr="009E135F">
        <w:rPr>
          <w:rFonts w:ascii="Arial" w:hAnsi="Arial" w:cs="Arial"/>
          <w:sz w:val="20"/>
          <w:szCs w:val="20"/>
          <w:lang w:val="uk-UA"/>
        </w:rPr>
        <w:t>Шановні панове!</w:t>
      </w:r>
    </w:p>
    <w:p w14:paraId="2A53DC3C" w14:textId="7A808ACE" w:rsidR="008E72F5" w:rsidRPr="009E135F" w:rsidRDefault="009815B4" w:rsidP="008E72F5">
      <w:pPr>
        <w:spacing w:after="120" w:line="300" w:lineRule="exact"/>
        <w:ind w:left="142"/>
        <w:jc w:val="both"/>
        <w:rPr>
          <w:rFonts w:ascii="Arial" w:hAnsi="Arial" w:cs="Arial"/>
          <w:sz w:val="20"/>
          <w:szCs w:val="20"/>
          <w:lang w:val="uk-UA"/>
        </w:rPr>
      </w:pPr>
      <w:r>
        <w:rPr>
          <w:rFonts w:ascii="Arial" w:hAnsi="Arial" w:cs="Arial"/>
          <w:sz w:val="20"/>
          <w:szCs w:val="20"/>
          <w:lang w:val="uk-UA"/>
        </w:rPr>
        <w:t xml:space="preserve">     </w:t>
      </w:r>
      <w:r w:rsidR="008E72F5" w:rsidRPr="009E135F">
        <w:rPr>
          <w:rFonts w:ascii="Arial" w:hAnsi="Arial" w:cs="Arial"/>
          <w:sz w:val="20"/>
          <w:szCs w:val="20"/>
          <w:lang w:val="uk-UA"/>
        </w:rPr>
        <w:t xml:space="preserve">Повідомляємо, що </w:t>
      </w:r>
      <w:r w:rsidR="00FE3AF2" w:rsidRPr="00DA4934">
        <w:rPr>
          <w:rFonts w:ascii="Arial" w:hAnsi="Arial" w:cs="Arial"/>
          <w:sz w:val="22"/>
          <w:szCs w:val="18"/>
          <w:lang w:val="uk-UA"/>
        </w:rPr>
        <w:t xml:space="preserve">ПрАТ </w:t>
      </w:r>
      <w:r w:rsidR="00611D0E">
        <w:rPr>
          <w:rFonts w:ascii="Arial" w:hAnsi="Arial" w:cs="Arial"/>
          <w:sz w:val="22"/>
          <w:szCs w:val="18"/>
          <w:lang w:val="uk-UA"/>
        </w:rPr>
        <w:t>КАМЕТ-СТАЛЬ</w:t>
      </w:r>
      <w:r w:rsidR="008E72F5" w:rsidRPr="009E135F">
        <w:rPr>
          <w:rFonts w:ascii="Arial" w:hAnsi="Arial" w:cs="Arial"/>
          <w:sz w:val="20"/>
          <w:szCs w:val="20"/>
          <w:lang w:val="uk-UA"/>
        </w:rPr>
        <w:t xml:space="preserve"> планує закупівлю в </w:t>
      </w:r>
      <w:r w:rsidR="00FF433F">
        <w:rPr>
          <w:rFonts w:ascii="Arial" w:hAnsi="Arial" w:cs="Arial"/>
          <w:sz w:val="20"/>
          <w:szCs w:val="20"/>
          <w:lang w:val="uk-UA"/>
        </w:rPr>
        <w:t>202</w:t>
      </w:r>
      <w:r w:rsidR="003F5A06">
        <w:rPr>
          <w:rFonts w:ascii="Arial" w:hAnsi="Arial" w:cs="Arial"/>
          <w:sz w:val="20"/>
          <w:szCs w:val="20"/>
          <w:lang w:val="uk-UA"/>
        </w:rPr>
        <w:t>6</w:t>
      </w:r>
      <w:r w:rsidR="00E12EC8">
        <w:rPr>
          <w:rFonts w:ascii="Arial" w:hAnsi="Arial" w:cs="Arial"/>
          <w:sz w:val="20"/>
          <w:szCs w:val="20"/>
          <w:lang w:val="uk-UA"/>
        </w:rPr>
        <w:t>-2027</w:t>
      </w:r>
      <w:r w:rsidR="008E72F5" w:rsidRPr="009E135F">
        <w:rPr>
          <w:rFonts w:ascii="Arial" w:hAnsi="Arial" w:cs="Arial"/>
          <w:sz w:val="20"/>
          <w:szCs w:val="20"/>
          <w:lang w:val="uk-UA"/>
        </w:rPr>
        <w:t xml:space="preserve"> </w:t>
      </w:r>
      <w:r w:rsidR="004A2FED">
        <w:rPr>
          <w:rFonts w:ascii="Arial" w:hAnsi="Arial" w:cs="Arial"/>
          <w:sz w:val="20"/>
          <w:szCs w:val="20"/>
          <w:lang w:val="uk-UA"/>
        </w:rPr>
        <w:t>р</w:t>
      </w:r>
      <w:r w:rsidR="008E72F5" w:rsidRPr="009E135F">
        <w:rPr>
          <w:rFonts w:ascii="Arial" w:hAnsi="Arial" w:cs="Arial"/>
          <w:sz w:val="20"/>
          <w:szCs w:val="20"/>
          <w:lang w:val="uk-UA"/>
        </w:rPr>
        <w:t xml:space="preserve">. на поставку </w:t>
      </w:r>
      <w:r w:rsidR="004A2FED">
        <w:rPr>
          <w:rFonts w:ascii="Arial" w:hAnsi="Arial" w:cs="Arial"/>
          <w:sz w:val="20"/>
          <w:szCs w:val="20"/>
          <w:lang w:val="uk-UA"/>
        </w:rPr>
        <w:t>ТМЦ</w:t>
      </w:r>
      <w:r w:rsidR="008E72F5" w:rsidRPr="009E135F">
        <w:rPr>
          <w:rFonts w:ascii="Arial" w:hAnsi="Arial" w:cs="Arial"/>
          <w:sz w:val="20"/>
          <w:szCs w:val="20"/>
          <w:lang w:val="uk-UA"/>
        </w:rPr>
        <w:t xml:space="preserve"> для підприємств Групи Метінвест.</w:t>
      </w:r>
    </w:p>
    <w:p w14:paraId="6E34A8E2" w14:textId="77777777" w:rsidR="008E72F5" w:rsidRPr="009E135F" w:rsidRDefault="008E72F5" w:rsidP="008E72F5">
      <w:pPr>
        <w:spacing w:after="120" w:line="300" w:lineRule="exact"/>
        <w:ind w:left="142"/>
        <w:jc w:val="both"/>
        <w:rPr>
          <w:rFonts w:ascii="Arial" w:hAnsi="Arial" w:cs="Arial"/>
          <w:sz w:val="20"/>
          <w:szCs w:val="20"/>
          <w:lang w:val="uk-UA"/>
        </w:rPr>
      </w:pPr>
      <w:r w:rsidRPr="009E135F">
        <w:rPr>
          <w:rFonts w:ascii="Arial" w:hAnsi="Arial" w:cs="Arial"/>
          <w:sz w:val="20"/>
          <w:szCs w:val="20"/>
          <w:lang w:val="uk-UA"/>
        </w:rPr>
        <w:t>Просимо Вас надати Ваші пропозиції відповідно до вимог, вказаних нижче.</w:t>
      </w:r>
    </w:p>
    <w:tbl>
      <w:tblPr>
        <w:tblW w:w="11199" w:type="dxa"/>
        <w:tblInd w:w="-714" w:type="dxa"/>
        <w:tblLook w:val="0000" w:firstRow="0" w:lastRow="0" w:firstColumn="0" w:lastColumn="0" w:noHBand="0" w:noVBand="0"/>
      </w:tblPr>
      <w:tblGrid>
        <w:gridCol w:w="3938"/>
        <w:gridCol w:w="4476"/>
        <w:gridCol w:w="2785"/>
      </w:tblGrid>
      <w:tr w:rsidR="008E72F5" w:rsidRPr="009E135F" w14:paraId="7FFC6D57" w14:textId="77777777" w:rsidTr="00467EDF">
        <w:trPr>
          <w:trHeight w:val="239"/>
        </w:trPr>
        <w:tc>
          <w:tcPr>
            <w:tcW w:w="3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3FE40E" w14:textId="77777777" w:rsidR="008E72F5" w:rsidRPr="00B22092" w:rsidRDefault="008E72F5" w:rsidP="00EB027D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b/>
                <w:sz w:val="20"/>
                <w:szCs w:val="20"/>
                <w:lang w:val="uk-UA"/>
              </w:rPr>
              <w:t>Параметр</w:t>
            </w:r>
          </w:p>
        </w:tc>
        <w:tc>
          <w:tcPr>
            <w:tcW w:w="72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1CD3F7" w14:textId="77777777" w:rsidR="008E72F5" w:rsidRPr="00B22092" w:rsidRDefault="008E72F5" w:rsidP="00EB027D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b/>
                <w:sz w:val="20"/>
                <w:szCs w:val="20"/>
                <w:lang w:val="uk-UA"/>
              </w:rPr>
              <w:t>Вимоги оферти</w:t>
            </w:r>
          </w:p>
        </w:tc>
      </w:tr>
      <w:tr w:rsidR="008E72F5" w:rsidRPr="009E135F" w14:paraId="3B4E7BA8" w14:textId="77777777" w:rsidTr="00467EDF">
        <w:trPr>
          <w:trHeight w:val="233"/>
        </w:trPr>
        <w:tc>
          <w:tcPr>
            <w:tcW w:w="3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FB8ECE" w14:textId="77777777" w:rsidR="008E72F5" w:rsidRPr="00B22092" w:rsidRDefault="008E72F5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Категорія/група матеріалів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48D450" w14:textId="77777777" w:rsidR="008E72F5" w:rsidRDefault="0082154A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Згідно додатку №1</w:t>
            </w:r>
          </w:p>
          <w:p w14:paraId="7AA23366" w14:textId="309BEBA1" w:rsidR="00000FEA" w:rsidRPr="00B22092" w:rsidRDefault="00000FEA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9AC398" w14:textId="77777777" w:rsidR="008E72F5" w:rsidRPr="00B22092" w:rsidRDefault="008E72F5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Обов'язкова вимога</w:t>
            </w:r>
          </w:p>
        </w:tc>
      </w:tr>
      <w:tr w:rsidR="008E72F5" w:rsidRPr="009E135F" w14:paraId="4D3ABDA8" w14:textId="77777777" w:rsidTr="00467EDF">
        <w:trPr>
          <w:trHeight w:val="233"/>
        </w:trPr>
        <w:tc>
          <w:tcPr>
            <w:tcW w:w="3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EAA2EA" w14:textId="77777777" w:rsidR="008E72F5" w:rsidRPr="00B22092" w:rsidRDefault="008E72F5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Відповідальний закупник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78BE67" w14:textId="285EFC1B" w:rsidR="008E72F5" w:rsidRPr="00B22092" w:rsidRDefault="0082154A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Попадинець О.Д.</w:t>
            </w:r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2D55A1" w14:textId="77777777" w:rsidR="008E72F5" w:rsidRPr="00B22092" w:rsidRDefault="008E72F5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</w:p>
        </w:tc>
      </w:tr>
      <w:tr w:rsidR="008E72F5" w:rsidRPr="009E135F" w14:paraId="0F530428" w14:textId="77777777" w:rsidTr="00467EDF">
        <w:trPr>
          <w:trHeight w:val="233"/>
        </w:trPr>
        <w:tc>
          <w:tcPr>
            <w:tcW w:w="3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8AAA66" w14:textId="77777777" w:rsidR="008E72F5" w:rsidRPr="00B22092" w:rsidRDefault="008E72F5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E-mail для прийому оферт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B7F920" w14:textId="4E91FEBB" w:rsidR="008E72F5" w:rsidRPr="00C7201D" w:rsidRDefault="00C7201D" w:rsidP="0026434B">
            <w:pPr>
              <w:spacing w:line="240" w:lineRule="exact"/>
              <w:rPr>
                <w:rFonts w:ascii="Arial" w:hAnsi="Arial" w:cs="Arial"/>
                <w:sz w:val="20"/>
                <w:szCs w:val="20"/>
              </w:rPr>
            </w:pPr>
            <w:hyperlink r:id="rId11" w:history="1">
              <w:r>
                <w:rPr>
                  <w:rStyle w:val="ab"/>
                  <w:rFonts w:ascii="Arial" w:hAnsi="Arial" w:cs="Arial"/>
                  <w:sz w:val="20"/>
                  <w:szCs w:val="20"/>
                </w:rPr>
                <w:t>Торги</w:t>
              </w:r>
            </w:hyperlink>
            <w:r>
              <w:rPr>
                <w:rStyle w:val="ab"/>
                <w:rFonts w:ascii="Arial" w:hAnsi="Arial" w:cs="Arial"/>
                <w:sz w:val="20"/>
                <w:szCs w:val="20"/>
              </w:rPr>
              <w:t xml:space="preserve">  </w:t>
            </w:r>
            <w:r w:rsidR="0026434B">
              <w:rPr>
                <w:rStyle w:val="ab"/>
                <w:rFonts w:ascii="Arial" w:hAnsi="Arial" w:cs="Arial"/>
                <w:sz w:val="20"/>
                <w:szCs w:val="20"/>
              </w:rPr>
              <w:t xml:space="preserve">строго в </w:t>
            </w:r>
            <w:proofErr w:type="gramStart"/>
            <w:r>
              <w:rPr>
                <w:rStyle w:val="ab"/>
                <w:rFonts w:ascii="Arial" w:hAnsi="Arial" w:cs="Arial"/>
                <w:sz w:val="20"/>
                <w:szCs w:val="20"/>
              </w:rPr>
              <w:t>системе</w:t>
            </w:r>
            <w:r w:rsidR="0026434B">
              <w:rPr>
                <w:rStyle w:val="ab"/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Style w:val="ab"/>
                <w:rFonts w:ascii="Arial" w:hAnsi="Arial" w:cs="Arial"/>
                <w:sz w:val="20"/>
                <w:szCs w:val="20"/>
              </w:rPr>
              <w:t xml:space="preserve"> АРИБА</w:t>
            </w:r>
            <w:proofErr w:type="gramEnd"/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DD13F1" w14:textId="77777777" w:rsidR="008E72F5" w:rsidRPr="00B22092" w:rsidRDefault="008E72F5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Обов'язкова вимога</w:t>
            </w:r>
          </w:p>
        </w:tc>
      </w:tr>
      <w:tr w:rsidR="008E72F5" w:rsidRPr="009E135F" w14:paraId="68F02C41" w14:textId="77777777" w:rsidTr="00467EDF">
        <w:trPr>
          <w:trHeight w:val="233"/>
        </w:trPr>
        <w:tc>
          <w:tcPr>
            <w:tcW w:w="3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D332E4" w14:textId="77777777" w:rsidR="008E72F5" w:rsidRPr="00B22092" w:rsidRDefault="008E72F5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Форма надання комерційних пропозицій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545628" w14:textId="77777777" w:rsidR="008E72F5" w:rsidRPr="00B22092" w:rsidRDefault="008E72F5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7A03CA" w14:textId="77777777" w:rsidR="008E72F5" w:rsidRPr="00B22092" w:rsidRDefault="008E72F5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</w:p>
        </w:tc>
      </w:tr>
      <w:tr w:rsidR="008E72F5" w:rsidRPr="009E135F" w14:paraId="3C519E28" w14:textId="77777777" w:rsidTr="00467EDF">
        <w:trPr>
          <w:trHeight w:val="233"/>
        </w:trPr>
        <w:tc>
          <w:tcPr>
            <w:tcW w:w="3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DEAB94" w14:textId="77777777" w:rsidR="008E72F5" w:rsidRPr="00B22092" w:rsidRDefault="008E72F5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Форма проведення процедури з вибору постачальника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69312B" w14:textId="72CBA443" w:rsidR="008E72F5" w:rsidRPr="00B22092" w:rsidRDefault="00931E58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>
              <w:rPr>
                <w:rFonts w:ascii="Arial" w:hAnsi="Arial" w:cs="Arial"/>
                <w:sz w:val="20"/>
                <w:szCs w:val="20"/>
                <w:lang w:val="uk-UA"/>
              </w:rPr>
              <w:t>Тендер</w:t>
            </w:r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9027BF" w14:textId="77777777" w:rsidR="008E72F5" w:rsidRPr="00B22092" w:rsidRDefault="008E72F5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</w:p>
        </w:tc>
      </w:tr>
      <w:tr w:rsidR="001B2803" w:rsidRPr="009E135F" w14:paraId="66F3225B" w14:textId="77777777" w:rsidTr="00693384">
        <w:trPr>
          <w:trHeight w:val="233"/>
        </w:trPr>
        <w:tc>
          <w:tcPr>
            <w:tcW w:w="3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D28E47" w14:textId="77777777" w:rsidR="001B2803" w:rsidRPr="00B22092" w:rsidRDefault="001B2803" w:rsidP="001B2803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 xml:space="preserve">Дата і час початку прийому оферт </w:t>
            </w:r>
          </w:p>
          <w:p w14:paraId="7DCC6565" w14:textId="1BA8E1BB" w:rsidR="001B2803" w:rsidRPr="00B22092" w:rsidRDefault="001B2803" w:rsidP="001B2803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(Час GMT +2:00)</w:t>
            </w:r>
            <w:r>
              <w:rPr>
                <w:rFonts w:ascii="Arial" w:hAnsi="Arial" w:cs="Arial"/>
                <w:sz w:val="20"/>
                <w:szCs w:val="20"/>
                <w:lang w:val="uk-UA"/>
              </w:rPr>
              <w:t xml:space="preserve"> 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5AD565" w14:textId="31EECABB" w:rsidR="001B2803" w:rsidRPr="00B22092" w:rsidRDefault="0074408E" w:rsidP="001B2803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>
              <w:rPr>
                <w:rFonts w:ascii="Arial" w:hAnsi="Arial" w:cs="Arial"/>
                <w:sz w:val="20"/>
                <w:szCs w:val="20"/>
                <w:lang w:val="uk-UA"/>
              </w:rPr>
              <w:t>24.07.2026</w:t>
            </w:r>
            <w:r w:rsidR="00B739D9">
              <w:rPr>
                <w:rFonts w:ascii="Arial" w:hAnsi="Arial" w:cs="Arial"/>
                <w:sz w:val="20"/>
                <w:szCs w:val="20"/>
                <w:lang w:val="uk-UA"/>
              </w:rPr>
              <w:t xml:space="preserve">  14-00</w:t>
            </w:r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8B9475A" w14:textId="4DC215E3" w:rsidR="001B2803" w:rsidRPr="00B22092" w:rsidRDefault="001B2803" w:rsidP="001B2803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EF16D6">
              <w:rPr>
                <w:rFonts w:ascii="Arial" w:hAnsi="Arial" w:cs="Arial"/>
                <w:sz w:val="20"/>
                <w:szCs w:val="20"/>
                <w:lang w:val="uk-UA"/>
              </w:rPr>
              <w:t>Обов'язкова вимога</w:t>
            </w:r>
          </w:p>
        </w:tc>
      </w:tr>
      <w:tr w:rsidR="001B2803" w:rsidRPr="009E135F" w14:paraId="69957CF5" w14:textId="77777777" w:rsidTr="00693384">
        <w:trPr>
          <w:trHeight w:val="233"/>
        </w:trPr>
        <w:tc>
          <w:tcPr>
            <w:tcW w:w="3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CE86B9" w14:textId="77777777" w:rsidR="001B2803" w:rsidRPr="00B22092" w:rsidRDefault="001B2803" w:rsidP="001B2803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Дата і час закінчення прийому оферт</w:t>
            </w:r>
          </w:p>
          <w:p w14:paraId="19B9933D" w14:textId="73133834" w:rsidR="001B2803" w:rsidRPr="00B22092" w:rsidRDefault="001B2803" w:rsidP="001B2803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(Час GMT +2:00)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525D81" w14:textId="3D5638BD" w:rsidR="001B2803" w:rsidRPr="0025762E" w:rsidRDefault="00DB0C3E" w:rsidP="001B2803">
            <w:pPr>
              <w:spacing w:line="24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29</w:t>
            </w:r>
            <w:r w:rsidR="0074408E">
              <w:rPr>
                <w:rFonts w:ascii="Arial" w:hAnsi="Arial" w:cs="Arial"/>
                <w:sz w:val="20"/>
                <w:szCs w:val="20"/>
              </w:rPr>
              <w:t>.07.2026</w:t>
            </w:r>
            <w:r w:rsidR="000A2865">
              <w:rPr>
                <w:rFonts w:ascii="Arial" w:hAnsi="Arial" w:cs="Arial"/>
                <w:sz w:val="20"/>
                <w:szCs w:val="20"/>
              </w:rPr>
              <w:t xml:space="preserve"> 14-00</w:t>
            </w:r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5DA0F9B" w14:textId="5677AC32" w:rsidR="001B2803" w:rsidRPr="00B22092" w:rsidRDefault="001B2803" w:rsidP="001B2803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EF16D6">
              <w:rPr>
                <w:rFonts w:ascii="Arial" w:hAnsi="Arial" w:cs="Arial"/>
                <w:sz w:val="20"/>
                <w:szCs w:val="20"/>
                <w:lang w:val="uk-UA"/>
              </w:rPr>
              <w:t>Обов'язкова вимога</w:t>
            </w:r>
          </w:p>
        </w:tc>
      </w:tr>
      <w:tr w:rsidR="00DB0C3E" w:rsidRPr="009E135F" w14:paraId="7BD3BAA9" w14:textId="77777777" w:rsidTr="0025160D">
        <w:trPr>
          <w:trHeight w:val="233"/>
        </w:trPr>
        <w:tc>
          <w:tcPr>
            <w:tcW w:w="3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7F7C59" w14:textId="77777777" w:rsidR="00DB0C3E" w:rsidRPr="00B22092" w:rsidRDefault="00DB0C3E" w:rsidP="00DB0C3E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 xml:space="preserve">Дата і час початку прийому оферт </w:t>
            </w:r>
          </w:p>
          <w:p w14:paraId="441DFAD5" w14:textId="5AD244B6" w:rsidR="00DB0C3E" w:rsidRPr="00B22092" w:rsidRDefault="00DB0C3E" w:rsidP="00DB0C3E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(Час GMT +2:00)</w:t>
            </w:r>
            <w:r>
              <w:rPr>
                <w:rFonts w:ascii="Arial" w:hAnsi="Arial" w:cs="Arial"/>
                <w:sz w:val="20"/>
                <w:szCs w:val="20"/>
                <w:lang w:val="uk-UA"/>
              </w:rPr>
              <w:t xml:space="preserve"> 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2C8635" w14:textId="646FF6FD" w:rsidR="00DB0C3E" w:rsidRPr="00B22092" w:rsidRDefault="00DB0C3E" w:rsidP="00DB0C3E">
            <w:pPr>
              <w:spacing w:line="240" w:lineRule="exact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uk-UA"/>
              </w:rPr>
              <w:t>2</w:t>
            </w:r>
            <w:r>
              <w:rPr>
                <w:rFonts w:ascii="Arial" w:hAnsi="Arial" w:cs="Arial"/>
                <w:sz w:val="20"/>
                <w:szCs w:val="20"/>
                <w:lang w:val="uk-UA"/>
              </w:rPr>
              <w:t>9</w:t>
            </w:r>
            <w:r>
              <w:rPr>
                <w:rFonts w:ascii="Arial" w:hAnsi="Arial" w:cs="Arial"/>
                <w:sz w:val="20"/>
                <w:szCs w:val="20"/>
                <w:lang w:val="uk-UA"/>
              </w:rPr>
              <w:t>.07.2026  14-00</w:t>
            </w:r>
            <w:r>
              <w:rPr>
                <w:rFonts w:ascii="Arial" w:hAnsi="Arial" w:cs="Arial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DB0C3E">
              <w:rPr>
                <w:rFonts w:ascii="Arial" w:hAnsi="Arial" w:cs="Arial"/>
                <w:color w:val="FF0000"/>
                <w:sz w:val="20"/>
                <w:szCs w:val="20"/>
                <w:lang w:val="uk-UA"/>
              </w:rPr>
              <w:t>аукцион</w:t>
            </w:r>
            <w:proofErr w:type="spellEnd"/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0258E5F" w14:textId="37816EF5" w:rsidR="00DB0C3E" w:rsidRPr="00B22092" w:rsidRDefault="00DB0C3E" w:rsidP="00DB0C3E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EF16D6">
              <w:rPr>
                <w:rFonts w:ascii="Arial" w:hAnsi="Arial" w:cs="Arial"/>
                <w:sz w:val="20"/>
                <w:szCs w:val="20"/>
                <w:lang w:val="uk-UA"/>
              </w:rPr>
              <w:t>Обов'язкова вимога</w:t>
            </w:r>
          </w:p>
        </w:tc>
      </w:tr>
      <w:tr w:rsidR="00DB0C3E" w:rsidRPr="009E135F" w14:paraId="6B03538A" w14:textId="77777777" w:rsidTr="0025160D">
        <w:trPr>
          <w:trHeight w:val="233"/>
        </w:trPr>
        <w:tc>
          <w:tcPr>
            <w:tcW w:w="3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8A7F92" w14:textId="77777777" w:rsidR="00DB0C3E" w:rsidRPr="00B22092" w:rsidRDefault="00DB0C3E" w:rsidP="00DB0C3E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Дата і час закінчення прийому оферт</w:t>
            </w:r>
          </w:p>
          <w:p w14:paraId="04ACD1AB" w14:textId="0B4D0AB0" w:rsidR="00DB0C3E" w:rsidRPr="00B22092" w:rsidRDefault="00DB0C3E" w:rsidP="00DB0C3E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(Час GMT +2:00)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F452BA" w14:textId="557FF530" w:rsidR="00DB0C3E" w:rsidRPr="00B22092" w:rsidRDefault="00DB0C3E" w:rsidP="00DB0C3E">
            <w:pPr>
              <w:spacing w:line="240" w:lineRule="exact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</w:t>
            </w:r>
            <w:r>
              <w:rPr>
                <w:rFonts w:ascii="Arial" w:hAnsi="Arial" w:cs="Arial"/>
                <w:sz w:val="20"/>
                <w:szCs w:val="20"/>
              </w:rPr>
              <w:t xml:space="preserve">.07.2026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14-00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B0C3E">
              <w:rPr>
                <w:rFonts w:ascii="Arial" w:hAnsi="Arial" w:cs="Arial"/>
                <w:color w:val="FF0000"/>
                <w:sz w:val="20"/>
                <w:szCs w:val="20"/>
              </w:rPr>
              <w:t>аукцион</w:t>
            </w:r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C169FF5" w14:textId="7D5B1A05" w:rsidR="00DB0C3E" w:rsidRPr="00B22092" w:rsidRDefault="00DB0C3E" w:rsidP="00DB0C3E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EF16D6">
              <w:rPr>
                <w:rFonts w:ascii="Arial" w:hAnsi="Arial" w:cs="Arial"/>
                <w:sz w:val="20"/>
                <w:szCs w:val="20"/>
                <w:lang w:val="uk-UA"/>
              </w:rPr>
              <w:t>Обов'язкова вимога</w:t>
            </w:r>
          </w:p>
        </w:tc>
      </w:tr>
      <w:tr w:rsidR="00B22092" w:rsidRPr="009E135F" w14:paraId="7F158489" w14:textId="77777777" w:rsidTr="00467EDF">
        <w:trPr>
          <w:trHeight w:val="233"/>
        </w:trPr>
        <w:tc>
          <w:tcPr>
            <w:tcW w:w="3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E7A011" w14:textId="77777777" w:rsidR="00B22092" w:rsidRPr="00B22092" w:rsidRDefault="00B22092" w:rsidP="00B22092">
            <w:pPr>
              <w:spacing w:line="240" w:lineRule="exact"/>
              <w:rPr>
                <w:rFonts w:ascii="Arial" w:hAnsi="Arial" w:cs="Arial"/>
                <w:sz w:val="20"/>
                <w:szCs w:val="20"/>
                <w:vertAlign w:val="superscript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Умови оплати</w:t>
            </w:r>
            <w:r w:rsidRPr="00B22092">
              <w:rPr>
                <w:rFonts w:ascii="Arial" w:hAnsi="Arial" w:cs="Arial"/>
                <w:sz w:val="20"/>
                <w:szCs w:val="20"/>
                <w:vertAlign w:val="superscript"/>
                <w:lang w:val="uk-UA"/>
              </w:rPr>
              <w:t>*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F47695" w14:textId="14A79100" w:rsidR="00B22092" w:rsidRPr="00B22092" w:rsidRDefault="00B22092" w:rsidP="001E5EE7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bCs/>
                <w:sz w:val="20"/>
                <w:szCs w:val="20"/>
              </w:rPr>
              <w:t xml:space="preserve">По факту </w:t>
            </w:r>
            <w:r w:rsidRPr="00B22092">
              <w:rPr>
                <w:rFonts w:ascii="Arial" w:hAnsi="Arial" w:cs="Arial"/>
                <w:bCs/>
                <w:sz w:val="20"/>
                <w:szCs w:val="20"/>
                <w:lang w:val="uk-UA"/>
              </w:rPr>
              <w:t xml:space="preserve">поставки, вздовж </w:t>
            </w:r>
            <w:r w:rsidR="001E5EE7">
              <w:rPr>
                <w:rFonts w:ascii="Arial" w:hAnsi="Arial" w:cs="Arial"/>
                <w:bCs/>
                <w:sz w:val="20"/>
                <w:szCs w:val="20"/>
                <w:lang w:val="uk-UA"/>
              </w:rPr>
              <w:t>180</w:t>
            </w:r>
            <w:r w:rsidRPr="00B22092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B22092">
              <w:rPr>
                <w:rFonts w:ascii="Arial" w:hAnsi="Arial" w:cs="Arial"/>
                <w:bCs/>
                <w:sz w:val="20"/>
                <w:szCs w:val="20"/>
              </w:rPr>
              <w:t>календарн</w:t>
            </w:r>
            <w:proofErr w:type="spellEnd"/>
            <w:r w:rsidRPr="00B22092">
              <w:rPr>
                <w:rFonts w:ascii="Arial" w:hAnsi="Arial" w:cs="Arial"/>
                <w:bCs/>
                <w:sz w:val="20"/>
                <w:szCs w:val="20"/>
                <w:lang w:val="uk-UA"/>
              </w:rPr>
              <w:t>и</w:t>
            </w:r>
            <w:r w:rsidRPr="00B22092">
              <w:rPr>
                <w:rFonts w:ascii="Arial" w:hAnsi="Arial" w:cs="Arial"/>
                <w:bCs/>
                <w:sz w:val="20"/>
                <w:szCs w:val="20"/>
              </w:rPr>
              <w:t xml:space="preserve">х </w:t>
            </w:r>
            <w:proofErr w:type="spellStart"/>
            <w:r w:rsidRPr="00B22092">
              <w:rPr>
                <w:rFonts w:ascii="Arial" w:hAnsi="Arial" w:cs="Arial"/>
                <w:bCs/>
                <w:sz w:val="20"/>
                <w:szCs w:val="20"/>
              </w:rPr>
              <w:t>днів</w:t>
            </w:r>
            <w:proofErr w:type="spellEnd"/>
            <w:r w:rsidRPr="00B22092">
              <w:rPr>
                <w:rFonts w:ascii="Arial" w:hAnsi="Arial" w:cs="Arial"/>
                <w:bCs/>
                <w:sz w:val="20"/>
                <w:szCs w:val="20"/>
                <w:lang w:val="uk-UA"/>
              </w:rPr>
              <w:t xml:space="preserve"> (пріоритет), </w:t>
            </w: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або свої пропозиції</w:t>
            </w:r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75F3C5" w14:textId="77777777" w:rsidR="00B22092" w:rsidRPr="00B22092" w:rsidRDefault="00B22092" w:rsidP="00B22092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Обов'язково або свої пропозиції</w:t>
            </w:r>
          </w:p>
        </w:tc>
      </w:tr>
      <w:tr w:rsidR="00B22092" w:rsidRPr="009E135F" w14:paraId="00887279" w14:textId="77777777" w:rsidTr="00467EDF">
        <w:trPr>
          <w:trHeight w:val="233"/>
        </w:trPr>
        <w:tc>
          <w:tcPr>
            <w:tcW w:w="3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8A6FE8" w14:textId="77777777" w:rsidR="00B22092" w:rsidRPr="00B22092" w:rsidRDefault="00B22092" w:rsidP="00B22092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Умови поставки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F4061A" w14:textId="66FF7BC4" w:rsidR="00B22092" w:rsidRPr="00B22092" w:rsidRDefault="00B22092" w:rsidP="00B22092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en-US"/>
              </w:rPr>
              <w:t>DDP</w:t>
            </w: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 xml:space="preserve"> склад Покупця, м.</w:t>
            </w:r>
            <w:r w:rsidR="00721FE9">
              <w:rPr>
                <w:rFonts w:ascii="Arial" w:hAnsi="Arial" w:cs="Arial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Кам’янське</w:t>
            </w:r>
            <w:proofErr w:type="spellEnd"/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, ІНКОТЕРМС 2020</w:t>
            </w:r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9ADFCB" w14:textId="77777777" w:rsidR="00B22092" w:rsidRPr="00B22092" w:rsidRDefault="00B22092" w:rsidP="00B22092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Обов'язкова вимога</w:t>
            </w:r>
          </w:p>
        </w:tc>
      </w:tr>
      <w:tr w:rsidR="00B050B0" w:rsidRPr="009E135F" w14:paraId="54140F05" w14:textId="77777777" w:rsidTr="00467EDF">
        <w:trPr>
          <w:trHeight w:val="255"/>
        </w:trPr>
        <w:tc>
          <w:tcPr>
            <w:tcW w:w="3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9C4C06" w14:textId="77777777" w:rsidR="00B050B0" w:rsidRPr="00B22092" w:rsidRDefault="00B050B0" w:rsidP="00B050B0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Нормативно-технічна документація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01D4145" w14:textId="75E10853" w:rsidR="00B050B0" w:rsidRPr="00861721" w:rsidRDefault="00B050B0" w:rsidP="00CC223D">
            <w:pPr>
              <w:spacing w:line="240" w:lineRule="exact"/>
              <w:rPr>
                <w:rFonts w:ascii="Arial" w:hAnsi="Arial" w:cs="Arial"/>
                <w:sz w:val="20"/>
                <w:szCs w:val="20"/>
              </w:rPr>
            </w:pPr>
            <w:r w:rsidRPr="008F0A4C">
              <w:rPr>
                <w:rFonts w:ascii="Arial" w:hAnsi="Arial" w:cs="Arial"/>
                <w:sz w:val="20"/>
                <w:szCs w:val="20"/>
                <w:lang w:val="uk-UA"/>
              </w:rPr>
              <w:t>Згідно додатку №1</w:t>
            </w:r>
            <w:r w:rsidR="00DC7B9B">
              <w:rPr>
                <w:rFonts w:ascii="Arial" w:hAnsi="Arial" w:cs="Arial"/>
                <w:sz w:val="20"/>
                <w:szCs w:val="20"/>
                <w:lang w:val="uk-UA"/>
              </w:rPr>
              <w:t xml:space="preserve"> до ПДО </w:t>
            </w:r>
            <w:r w:rsidR="00CF5097">
              <w:rPr>
                <w:rFonts w:ascii="Arial" w:hAnsi="Arial" w:cs="Arial"/>
                <w:sz w:val="20"/>
                <w:szCs w:val="20"/>
                <w:lang w:val="uk-UA"/>
              </w:rPr>
              <w:t>6</w:t>
            </w:r>
            <w:r w:rsidR="00BF3538">
              <w:rPr>
                <w:rFonts w:ascii="Arial" w:hAnsi="Arial" w:cs="Arial"/>
                <w:sz w:val="20"/>
                <w:szCs w:val="20"/>
                <w:lang w:val="uk-UA"/>
              </w:rPr>
              <w:t>55</w:t>
            </w:r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5DD729" w14:textId="77777777" w:rsidR="00B050B0" w:rsidRPr="00B22092" w:rsidRDefault="00B050B0" w:rsidP="00B050B0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Обов'язкова вимога</w:t>
            </w:r>
          </w:p>
        </w:tc>
      </w:tr>
      <w:tr w:rsidR="00B050B0" w:rsidRPr="009E135F" w14:paraId="5CBFA77D" w14:textId="77777777" w:rsidTr="00467EDF">
        <w:trPr>
          <w:trHeight w:val="255"/>
        </w:trPr>
        <w:tc>
          <w:tcPr>
            <w:tcW w:w="3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910577" w14:textId="77777777" w:rsidR="00B050B0" w:rsidRPr="00B22092" w:rsidRDefault="00B050B0" w:rsidP="00B050B0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Одиниця виміру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68B671E" w14:textId="0E488ABD" w:rsidR="00B050B0" w:rsidRPr="00861721" w:rsidRDefault="00B050B0" w:rsidP="00CC223D">
            <w:pPr>
              <w:spacing w:line="240" w:lineRule="exact"/>
              <w:rPr>
                <w:rFonts w:ascii="Arial" w:hAnsi="Arial" w:cs="Arial"/>
                <w:sz w:val="20"/>
                <w:szCs w:val="20"/>
              </w:rPr>
            </w:pPr>
            <w:r w:rsidRPr="008F0A4C">
              <w:rPr>
                <w:rFonts w:ascii="Arial" w:hAnsi="Arial" w:cs="Arial"/>
                <w:sz w:val="20"/>
                <w:szCs w:val="20"/>
                <w:lang w:val="uk-UA"/>
              </w:rPr>
              <w:t>Згідно додатку №1</w:t>
            </w:r>
            <w:r w:rsidR="00DC7B9B">
              <w:rPr>
                <w:rFonts w:ascii="Arial" w:hAnsi="Arial" w:cs="Arial"/>
                <w:sz w:val="20"/>
                <w:szCs w:val="20"/>
                <w:lang w:val="uk-UA"/>
              </w:rPr>
              <w:t xml:space="preserve"> до ПДО</w:t>
            </w:r>
            <w:r w:rsidR="00995635">
              <w:rPr>
                <w:rFonts w:ascii="Arial" w:hAnsi="Arial" w:cs="Arial"/>
                <w:sz w:val="20"/>
                <w:szCs w:val="20"/>
                <w:lang w:val="uk-UA"/>
              </w:rPr>
              <w:t xml:space="preserve"> </w:t>
            </w:r>
            <w:r w:rsidR="00CF5097">
              <w:rPr>
                <w:rFonts w:ascii="Arial" w:hAnsi="Arial" w:cs="Arial"/>
                <w:sz w:val="20"/>
                <w:szCs w:val="20"/>
                <w:lang w:val="uk-UA"/>
              </w:rPr>
              <w:t>6</w:t>
            </w:r>
            <w:r w:rsidR="00BF3538">
              <w:rPr>
                <w:rFonts w:ascii="Arial" w:hAnsi="Arial" w:cs="Arial"/>
                <w:sz w:val="20"/>
                <w:szCs w:val="20"/>
                <w:lang w:val="uk-UA"/>
              </w:rPr>
              <w:t>55</w:t>
            </w:r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FFCF46" w14:textId="77777777" w:rsidR="00B050B0" w:rsidRPr="00B22092" w:rsidRDefault="00B050B0" w:rsidP="00B050B0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Обов'язкова вимога</w:t>
            </w:r>
          </w:p>
        </w:tc>
      </w:tr>
      <w:tr w:rsidR="008E72F5" w:rsidRPr="009E135F" w14:paraId="657E0DF0" w14:textId="77777777" w:rsidTr="00467EDF">
        <w:trPr>
          <w:trHeight w:val="255"/>
        </w:trPr>
        <w:tc>
          <w:tcPr>
            <w:tcW w:w="3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89584D" w14:textId="77777777" w:rsidR="008E72F5" w:rsidRPr="00B22092" w:rsidRDefault="008E72F5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Обсяг до постачання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0D5F69" w14:textId="2D77797B" w:rsidR="008E72F5" w:rsidRPr="00B22092" w:rsidRDefault="00B050B0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Згідно додатку №1</w:t>
            </w:r>
            <w:r w:rsidR="00092FE6">
              <w:rPr>
                <w:rFonts w:ascii="Arial" w:hAnsi="Arial" w:cs="Arial"/>
                <w:sz w:val="20"/>
                <w:szCs w:val="20"/>
                <w:lang w:val="uk-UA"/>
              </w:rPr>
              <w:t>, з можливим збільшенням або зменшення обсягів поставки.</w:t>
            </w:r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120608" w14:textId="77777777" w:rsidR="008E72F5" w:rsidRPr="00B22092" w:rsidRDefault="008E72F5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Необхідно вказати обсяг, пропонований до постачання</w:t>
            </w:r>
          </w:p>
        </w:tc>
      </w:tr>
      <w:tr w:rsidR="008E72F5" w:rsidRPr="00F75437" w14:paraId="281F0368" w14:textId="77777777" w:rsidTr="00467EDF">
        <w:trPr>
          <w:trHeight w:val="255"/>
        </w:trPr>
        <w:tc>
          <w:tcPr>
            <w:tcW w:w="3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E99066" w14:textId="77777777" w:rsidR="008E72F5" w:rsidRPr="00B22092" w:rsidRDefault="008E72F5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Валюта контракту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556C3A" w14:textId="124C332A" w:rsidR="008E72F5" w:rsidRPr="00B22092" w:rsidRDefault="00EE3824" w:rsidP="00EE3824">
            <w:pPr>
              <w:spacing w:line="240" w:lineRule="exact"/>
              <w:jc w:val="center"/>
              <w:rPr>
                <w:rFonts w:ascii="Arial" w:hAnsi="Arial" w:cs="Arial"/>
                <w:sz w:val="20"/>
                <w:szCs w:val="20"/>
                <w:lang w:val="uk-UA"/>
              </w:rPr>
            </w:pPr>
            <w:r>
              <w:rPr>
                <w:rFonts w:ascii="Arial" w:hAnsi="Arial" w:cs="Arial"/>
                <w:sz w:val="20"/>
                <w:szCs w:val="20"/>
                <w:lang w:val="uk-UA"/>
              </w:rPr>
              <w:t>грн.</w:t>
            </w:r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25B860" w14:textId="77777777" w:rsidR="008E72F5" w:rsidRPr="00B22092" w:rsidRDefault="008E72F5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Обов'язкова вимога</w:t>
            </w:r>
          </w:p>
        </w:tc>
      </w:tr>
      <w:tr w:rsidR="008E72F5" w:rsidRPr="00F75437" w14:paraId="0C74270A" w14:textId="77777777" w:rsidTr="00467EDF">
        <w:trPr>
          <w:trHeight w:val="255"/>
        </w:trPr>
        <w:tc>
          <w:tcPr>
            <w:tcW w:w="3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D28007" w14:textId="77777777" w:rsidR="008E72F5" w:rsidRPr="00B22092" w:rsidRDefault="008E72F5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 xml:space="preserve">Статус компанії </w:t>
            </w:r>
          </w:p>
          <w:p w14:paraId="4E865ED0" w14:textId="77777777" w:rsidR="008E72F5" w:rsidRPr="00B22092" w:rsidRDefault="008E72F5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(Виробник/</w:t>
            </w:r>
            <w:proofErr w:type="spellStart"/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трейдер</w:t>
            </w:r>
            <w:proofErr w:type="spellEnd"/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/ дистриб'ютор)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F03C57" w14:textId="77777777" w:rsidR="008E72F5" w:rsidRPr="00B22092" w:rsidRDefault="008E72F5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4782DE" w14:textId="77777777" w:rsidR="008E72F5" w:rsidRPr="00B22092" w:rsidRDefault="008E72F5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Обов'язкова вимога</w:t>
            </w:r>
          </w:p>
        </w:tc>
      </w:tr>
      <w:tr w:rsidR="008E72F5" w:rsidRPr="00F75437" w14:paraId="3B06B375" w14:textId="77777777" w:rsidTr="00467EDF">
        <w:trPr>
          <w:trHeight w:val="255"/>
        </w:trPr>
        <w:tc>
          <w:tcPr>
            <w:tcW w:w="3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0A5A70" w14:textId="77777777" w:rsidR="008E72F5" w:rsidRPr="00B22092" w:rsidRDefault="008E72F5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Ціна у валюті оферти без урахування ПДВ 20%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3C672D" w14:textId="77777777" w:rsidR="008E72F5" w:rsidRPr="00B22092" w:rsidRDefault="008E72F5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4EF480" w14:textId="77777777" w:rsidR="008E72F5" w:rsidRPr="00B22092" w:rsidRDefault="008E72F5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Обов'язкова вимога</w:t>
            </w:r>
          </w:p>
        </w:tc>
      </w:tr>
      <w:tr w:rsidR="008E72F5" w:rsidRPr="00F75437" w14:paraId="542DEEC7" w14:textId="77777777" w:rsidTr="00467EDF">
        <w:trPr>
          <w:trHeight w:val="255"/>
        </w:trPr>
        <w:tc>
          <w:tcPr>
            <w:tcW w:w="3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1F6AFF" w14:textId="77777777" w:rsidR="008E72F5" w:rsidRPr="00B22092" w:rsidRDefault="008E72F5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Інші умови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D39647" w14:textId="04155A5B" w:rsidR="0032539F" w:rsidRDefault="0032539F" w:rsidP="0032539F">
            <w:pPr>
              <w:rPr>
                <w:rFonts w:ascii="Arial" w:hAnsi="Arial" w:cs="Arial"/>
              </w:rPr>
            </w:pPr>
            <w:r w:rsidRPr="0032539F">
              <w:rPr>
                <w:rFonts w:ascii="Arial" w:hAnsi="Arial" w:cs="Arial"/>
                <w:sz w:val="20"/>
                <w:szCs w:val="20"/>
                <w:lang w:val="uk-UA"/>
              </w:rPr>
              <w:t xml:space="preserve">Фіксація цін (з можливістю застосування прив’язок) на весь період потреби за заявками – </w:t>
            </w:r>
            <w:proofErr w:type="spellStart"/>
            <w:r w:rsidRPr="0032539F">
              <w:rPr>
                <w:rFonts w:ascii="Arial" w:hAnsi="Arial" w:cs="Arial"/>
                <w:sz w:val="20"/>
                <w:szCs w:val="20"/>
                <w:lang w:val="uk-UA"/>
              </w:rPr>
              <w:t>указывать</w:t>
            </w:r>
            <w:proofErr w:type="spellEnd"/>
            <w:r w:rsidRPr="0032539F">
              <w:rPr>
                <w:rFonts w:ascii="Arial" w:hAnsi="Arial" w:cs="Arial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32539F">
              <w:rPr>
                <w:rFonts w:ascii="Arial" w:hAnsi="Arial" w:cs="Arial"/>
                <w:sz w:val="20"/>
                <w:szCs w:val="20"/>
                <w:lang w:val="uk-UA"/>
              </w:rPr>
              <w:t>крайний</w:t>
            </w:r>
            <w:proofErr w:type="spellEnd"/>
            <w:r w:rsidRPr="0032539F">
              <w:rPr>
                <w:rFonts w:ascii="Arial" w:hAnsi="Arial" w:cs="Arial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32539F">
              <w:rPr>
                <w:rFonts w:ascii="Arial" w:hAnsi="Arial" w:cs="Arial"/>
                <w:sz w:val="20"/>
                <w:szCs w:val="20"/>
                <w:lang w:val="uk-UA"/>
              </w:rPr>
              <w:t>срок</w:t>
            </w:r>
            <w:proofErr w:type="spellEnd"/>
            <w:r w:rsidRPr="0032539F">
              <w:rPr>
                <w:rFonts w:ascii="Arial" w:hAnsi="Arial" w:cs="Arial"/>
                <w:sz w:val="20"/>
                <w:szCs w:val="20"/>
                <w:lang w:val="uk-UA"/>
              </w:rPr>
              <w:t xml:space="preserve"> по </w:t>
            </w:r>
            <w:proofErr w:type="spellStart"/>
            <w:r w:rsidRPr="0032539F">
              <w:rPr>
                <w:rFonts w:ascii="Arial" w:hAnsi="Arial" w:cs="Arial"/>
                <w:sz w:val="20"/>
                <w:szCs w:val="20"/>
                <w:lang w:val="uk-UA"/>
              </w:rPr>
              <w:t>заявке</w:t>
            </w:r>
            <w:proofErr w:type="spellEnd"/>
            <w:r w:rsidRPr="004D11C5">
              <w:rPr>
                <w:rFonts w:ascii="Arial" w:hAnsi="Arial" w:cs="Arial"/>
                <w:sz w:val="20"/>
                <w:szCs w:val="20"/>
                <w:lang w:val="uk-UA"/>
              </w:rPr>
              <w:t>. (</w:t>
            </w:r>
            <w:r w:rsidR="00027ADF">
              <w:rPr>
                <w:rFonts w:ascii="Arial" w:hAnsi="Arial" w:cs="Arial"/>
                <w:sz w:val="20"/>
                <w:szCs w:val="20"/>
                <w:lang w:val="uk-UA"/>
              </w:rPr>
              <w:t>202</w:t>
            </w:r>
            <w:r w:rsidR="00E12EC8">
              <w:rPr>
                <w:rFonts w:ascii="Arial" w:hAnsi="Arial" w:cs="Arial"/>
                <w:sz w:val="20"/>
                <w:szCs w:val="20"/>
                <w:lang w:val="uk-UA"/>
              </w:rPr>
              <w:t>7</w:t>
            </w:r>
            <w:r w:rsidRPr="004D11C5">
              <w:rPr>
                <w:rFonts w:ascii="Arial" w:hAnsi="Arial" w:cs="Arial"/>
                <w:sz w:val="20"/>
                <w:szCs w:val="20"/>
                <w:lang w:val="uk-UA"/>
              </w:rPr>
              <w:t>)</w:t>
            </w:r>
          </w:p>
          <w:p w14:paraId="4F5863CB" w14:textId="77777777" w:rsidR="008E72F5" w:rsidRPr="0032539F" w:rsidRDefault="008E72F5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F95491" w14:textId="77777777" w:rsidR="008E72F5" w:rsidRPr="00B22092" w:rsidRDefault="008E72F5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Обов'язкова вимога</w:t>
            </w:r>
          </w:p>
        </w:tc>
      </w:tr>
      <w:tr w:rsidR="008E72F5" w:rsidRPr="00F75437" w14:paraId="2C5EE166" w14:textId="77777777" w:rsidTr="00467EDF">
        <w:trPr>
          <w:trHeight w:val="273"/>
        </w:trPr>
        <w:tc>
          <w:tcPr>
            <w:tcW w:w="3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2E39AA" w14:textId="77777777" w:rsidR="008E72F5" w:rsidRPr="00B22092" w:rsidRDefault="008E72F5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Період постачання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66DB6A" w14:textId="5CB0389A" w:rsidR="008E72F5" w:rsidRPr="00B22092" w:rsidRDefault="00B22092" w:rsidP="00282328">
            <w:pPr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Згідно з запитом замовника</w:t>
            </w:r>
            <w:r w:rsidR="00282328">
              <w:rPr>
                <w:rFonts w:ascii="Arial" w:hAnsi="Arial" w:cs="Arial"/>
                <w:sz w:val="20"/>
                <w:szCs w:val="20"/>
                <w:lang w:val="uk-UA"/>
              </w:rPr>
              <w:t>.</w:t>
            </w:r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FC553D" w14:textId="77777777" w:rsidR="008E72F5" w:rsidRPr="00B22092" w:rsidRDefault="008E72F5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Обов'язково або свої пропозиції</w:t>
            </w:r>
          </w:p>
        </w:tc>
      </w:tr>
      <w:tr w:rsidR="008E72F5" w:rsidRPr="00F75437" w14:paraId="399C4982" w14:textId="77777777" w:rsidTr="00467EDF">
        <w:trPr>
          <w:trHeight w:val="255"/>
        </w:trPr>
        <w:tc>
          <w:tcPr>
            <w:tcW w:w="3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F9D088" w14:textId="77777777" w:rsidR="008E72F5" w:rsidRPr="00B22092" w:rsidRDefault="008E72F5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lastRenderedPageBreak/>
              <w:t>Графік постачання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C1E060" w14:textId="15ED3888" w:rsidR="008E72F5" w:rsidRPr="00B22092" w:rsidRDefault="00266218" w:rsidP="00282328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Згідно з запитом замовника</w:t>
            </w:r>
            <w:r w:rsidR="00282328">
              <w:rPr>
                <w:rFonts w:ascii="Arial" w:hAnsi="Arial" w:cs="Arial"/>
                <w:sz w:val="18"/>
                <w:szCs w:val="20"/>
                <w:lang w:val="uk-UA"/>
              </w:rPr>
              <w:t>.</w:t>
            </w:r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C99D18" w14:textId="77777777" w:rsidR="008E72F5" w:rsidRPr="00B22092" w:rsidRDefault="008E72F5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Обов'язково або свої пропозиції</w:t>
            </w:r>
          </w:p>
        </w:tc>
      </w:tr>
      <w:tr w:rsidR="008E72F5" w:rsidRPr="00F75437" w14:paraId="6BA4E22E" w14:textId="77777777" w:rsidTr="00467EDF">
        <w:trPr>
          <w:trHeight w:val="255"/>
        </w:trPr>
        <w:tc>
          <w:tcPr>
            <w:tcW w:w="3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BCC503" w14:textId="77777777" w:rsidR="008E72F5" w:rsidRPr="00B22092" w:rsidRDefault="008E72F5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Додатки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DED430" w14:textId="176E1AA5" w:rsidR="008E72F5" w:rsidRDefault="008E72F5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 xml:space="preserve">Додаток 1 </w:t>
            </w:r>
            <w:r w:rsidR="00461A62">
              <w:rPr>
                <w:rFonts w:ascii="Arial" w:hAnsi="Arial" w:cs="Arial"/>
                <w:sz w:val="20"/>
                <w:szCs w:val="20"/>
                <w:lang w:val="uk-UA"/>
              </w:rPr>
              <w:t xml:space="preserve">до ПДО </w:t>
            </w:r>
            <w:r w:rsidR="00CF5097">
              <w:rPr>
                <w:rFonts w:ascii="Arial" w:hAnsi="Arial" w:cs="Arial"/>
                <w:sz w:val="20"/>
                <w:szCs w:val="20"/>
                <w:lang w:val="uk-UA"/>
              </w:rPr>
              <w:t>6</w:t>
            </w:r>
            <w:r w:rsidR="00BF3538">
              <w:rPr>
                <w:rFonts w:ascii="Arial" w:hAnsi="Arial" w:cs="Arial"/>
                <w:sz w:val="20"/>
                <w:szCs w:val="20"/>
                <w:lang w:val="uk-UA"/>
              </w:rPr>
              <w:t>55</w:t>
            </w:r>
          </w:p>
          <w:p w14:paraId="3A19C386" w14:textId="77777777" w:rsidR="00147401" w:rsidRPr="0031345B" w:rsidRDefault="00147401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</w:rPr>
            </w:pPr>
          </w:p>
          <w:p w14:paraId="7479BCF4" w14:textId="2DB278B1" w:rsidR="008E72F5" w:rsidRPr="00B22092" w:rsidRDefault="008E72F5" w:rsidP="00AF47B0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 xml:space="preserve">Додаток </w:t>
            </w:r>
            <w:r w:rsidR="00AF47B0">
              <w:rPr>
                <w:rFonts w:ascii="Arial" w:hAnsi="Arial" w:cs="Arial"/>
                <w:sz w:val="20"/>
                <w:szCs w:val="20"/>
                <w:lang w:val="uk-UA"/>
              </w:rPr>
              <w:t>2</w:t>
            </w: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 xml:space="preserve"> (Типовий договір на поставку МТР)</w:t>
            </w:r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52C6E3" w14:textId="77777777" w:rsidR="008E72F5" w:rsidRPr="00B22092" w:rsidRDefault="008E72F5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Найменування додатків, кількість сторінок в кожному</w:t>
            </w:r>
          </w:p>
        </w:tc>
      </w:tr>
    </w:tbl>
    <w:p w14:paraId="2F85F852" w14:textId="77777777" w:rsidR="008E72F5" w:rsidRPr="009C56A0" w:rsidRDefault="008E72F5" w:rsidP="008E72F5">
      <w:pPr>
        <w:spacing w:before="120" w:after="120" w:line="300" w:lineRule="exact"/>
        <w:ind w:left="142"/>
        <w:jc w:val="both"/>
        <w:rPr>
          <w:rFonts w:ascii="Arial" w:hAnsi="Arial" w:cs="Arial"/>
          <w:i/>
          <w:sz w:val="18"/>
          <w:szCs w:val="18"/>
          <w:lang w:val="uk-UA"/>
        </w:rPr>
      </w:pPr>
      <w:r w:rsidRPr="009C56A0">
        <w:rPr>
          <w:rFonts w:ascii="Arial" w:hAnsi="Arial" w:cs="Arial"/>
          <w:i/>
          <w:sz w:val="18"/>
          <w:szCs w:val="18"/>
          <w:lang w:val="uk-UA"/>
        </w:rPr>
        <w:t>* базовою умовою оплати, з якою працюють підприємства Групи Метінвест, є відстрочка платежу. У разі, якщо у Вашій Комерційній пропозиції міститься вимога повної або часткової передоплати, прохання направляти з комерційною пропозицією актуальну фінансову звітність (</w:t>
      </w:r>
      <w:proofErr w:type="spellStart"/>
      <w:r w:rsidRPr="009C56A0">
        <w:rPr>
          <w:rFonts w:ascii="Arial" w:hAnsi="Arial" w:cs="Arial"/>
          <w:bCs/>
          <w:i/>
          <w:sz w:val="18"/>
          <w:szCs w:val="18"/>
          <w:lang w:val="uk-UA"/>
        </w:rPr>
        <w:t>аудитовану</w:t>
      </w:r>
      <w:proofErr w:type="spellEnd"/>
      <w:r w:rsidRPr="009C56A0">
        <w:rPr>
          <w:rFonts w:ascii="Arial" w:hAnsi="Arial" w:cs="Arial"/>
          <w:i/>
          <w:sz w:val="18"/>
          <w:szCs w:val="18"/>
          <w:lang w:val="uk-UA"/>
        </w:rPr>
        <w:t xml:space="preserve"> і/або завірену керівництвом) за останній звітний період</w:t>
      </w:r>
      <w:r w:rsidRPr="009C56A0">
        <w:rPr>
          <w:rStyle w:val="aa"/>
          <w:rFonts w:ascii="Arial" w:hAnsi="Arial" w:cs="Arial"/>
          <w:i/>
          <w:sz w:val="18"/>
          <w:szCs w:val="18"/>
          <w:lang w:val="uk-UA"/>
        </w:rPr>
        <w:footnoteReference w:id="1"/>
      </w:r>
      <w:r w:rsidRPr="009C56A0">
        <w:rPr>
          <w:rFonts w:ascii="Arial" w:hAnsi="Arial" w:cs="Arial"/>
          <w:i/>
          <w:sz w:val="18"/>
          <w:szCs w:val="18"/>
          <w:vertAlign w:val="superscript"/>
          <w:lang w:val="uk-UA"/>
        </w:rPr>
        <w:t>.</w:t>
      </w:r>
    </w:p>
    <w:p w14:paraId="41943423" w14:textId="77777777" w:rsidR="008E72F5" w:rsidRPr="009C56A0" w:rsidRDefault="008E72F5" w:rsidP="008E72F5">
      <w:pPr>
        <w:spacing w:before="120" w:after="120" w:line="300" w:lineRule="exact"/>
        <w:ind w:left="142"/>
        <w:jc w:val="both"/>
        <w:rPr>
          <w:rFonts w:ascii="Arial" w:hAnsi="Arial" w:cs="Arial"/>
          <w:sz w:val="18"/>
          <w:szCs w:val="18"/>
          <w:lang w:val="uk-UA"/>
        </w:rPr>
      </w:pPr>
      <w:r w:rsidRPr="009C56A0">
        <w:rPr>
          <w:rFonts w:ascii="Arial" w:hAnsi="Arial" w:cs="Arial"/>
          <w:sz w:val="18"/>
          <w:szCs w:val="18"/>
          <w:lang w:val="uk-UA"/>
        </w:rPr>
        <w:t>Згода працювати на підставі типової форми договору, запропонованої Замовником Покупцеві, є обов'язковою.</w:t>
      </w:r>
    </w:p>
    <w:p w14:paraId="6DA0EE17" w14:textId="77777777" w:rsidR="008E72F5" w:rsidRPr="009C56A0" w:rsidRDefault="008E72F5" w:rsidP="008E72F5">
      <w:pPr>
        <w:spacing w:before="120" w:after="120" w:line="300" w:lineRule="exact"/>
        <w:ind w:left="142"/>
        <w:jc w:val="both"/>
        <w:rPr>
          <w:rFonts w:ascii="Arial" w:hAnsi="Arial" w:cs="Arial"/>
          <w:sz w:val="18"/>
          <w:szCs w:val="18"/>
          <w:lang w:val="uk-UA"/>
        </w:rPr>
      </w:pPr>
      <w:r w:rsidRPr="009C56A0">
        <w:rPr>
          <w:rFonts w:ascii="Arial" w:hAnsi="Arial" w:cs="Arial"/>
          <w:sz w:val="18"/>
          <w:szCs w:val="18"/>
          <w:lang w:val="uk-UA"/>
        </w:rPr>
        <w:t>Оферти, отримані після терміну, вказаного в цьому запиті, а також спрямовані на інші реквізити розглядатися не будуть. Для можливості Вашої участі в тендері в режимі телеконференції, в офертах обов'язково вкажіть контактних осіб та їх номери телефонів.</w:t>
      </w:r>
    </w:p>
    <w:p w14:paraId="51DADE38" w14:textId="77777777" w:rsidR="008E72F5" w:rsidRPr="009C56A0" w:rsidRDefault="008E72F5" w:rsidP="008E72F5">
      <w:pPr>
        <w:spacing w:before="120" w:after="120" w:line="300" w:lineRule="exact"/>
        <w:ind w:left="142"/>
        <w:jc w:val="both"/>
        <w:rPr>
          <w:rFonts w:ascii="Arial" w:hAnsi="Arial" w:cs="Arial"/>
          <w:sz w:val="18"/>
          <w:szCs w:val="18"/>
          <w:lang w:val="uk-UA"/>
        </w:rPr>
      </w:pPr>
      <w:r w:rsidRPr="009C56A0">
        <w:rPr>
          <w:rFonts w:ascii="Arial" w:hAnsi="Arial" w:cs="Arial"/>
          <w:sz w:val="18"/>
          <w:szCs w:val="18"/>
          <w:lang w:val="uk-UA"/>
        </w:rPr>
        <w:t>У разі виникнення зауважень до роботи тендерного комітету, ваші претензії та прохання направляти на адресу Апеляційної комісії,</w:t>
      </w:r>
      <w:r w:rsidRPr="009C56A0">
        <w:rPr>
          <w:sz w:val="22"/>
          <w:szCs w:val="22"/>
        </w:rPr>
        <w:t xml:space="preserve"> </w:t>
      </w:r>
      <w:r w:rsidRPr="009C56A0">
        <w:rPr>
          <w:rFonts w:ascii="Arial" w:hAnsi="Arial" w:cs="Arial"/>
          <w:sz w:val="18"/>
          <w:szCs w:val="18"/>
          <w:lang w:val="uk-UA"/>
        </w:rPr>
        <w:t xml:space="preserve">заповнивши електронну форму на офіційному сайті Групи Метінвест </w:t>
      </w:r>
      <w:hyperlink r:id="rId12" w:history="1">
        <w:r w:rsidRPr="009C56A0">
          <w:rPr>
            <w:rStyle w:val="ab"/>
            <w:rFonts w:ascii="Arial" w:hAnsi="Arial" w:cs="Arial"/>
            <w:sz w:val="18"/>
            <w:szCs w:val="18"/>
            <w:lang w:val="uk-UA"/>
          </w:rPr>
          <w:t>https://metinvestholding.com/ru/procurement/appeals-board</w:t>
        </w:r>
      </w:hyperlink>
    </w:p>
    <w:p w14:paraId="548BD98B" w14:textId="77777777" w:rsidR="008E72F5" w:rsidRPr="009C56A0" w:rsidRDefault="008E72F5" w:rsidP="008E72F5">
      <w:pPr>
        <w:spacing w:before="120" w:after="120" w:line="300" w:lineRule="exact"/>
        <w:ind w:left="142"/>
        <w:jc w:val="both"/>
        <w:rPr>
          <w:rFonts w:ascii="Arial" w:hAnsi="Arial" w:cs="Arial"/>
          <w:sz w:val="18"/>
          <w:szCs w:val="18"/>
          <w:lang w:val="uk-UA"/>
        </w:rPr>
      </w:pPr>
      <w:r w:rsidRPr="009C56A0">
        <w:rPr>
          <w:rFonts w:ascii="Arial" w:hAnsi="Arial" w:cs="Arial"/>
          <w:sz w:val="18"/>
          <w:szCs w:val="18"/>
          <w:lang w:val="uk-UA"/>
        </w:rPr>
        <w:t xml:space="preserve">Згідно з правилами </w:t>
      </w:r>
      <w:proofErr w:type="spellStart"/>
      <w:r w:rsidRPr="009C56A0">
        <w:rPr>
          <w:rFonts w:ascii="Arial" w:hAnsi="Arial" w:cs="Arial"/>
          <w:sz w:val="18"/>
          <w:szCs w:val="18"/>
          <w:lang w:val="uk-UA"/>
        </w:rPr>
        <w:t>закупівель</w:t>
      </w:r>
      <w:proofErr w:type="spellEnd"/>
      <w:r w:rsidRPr="009C56A0">
        <w:rPr>
          <w:rFonts w:ascii="Arial" w:hAnsi="Arial" w:cs="Arial"/>
          <w:sz w:val="18"/>
          <w:szCs w:val="18"/>
          <w:lang w:val="uk-UA"/>
        </w:rPr>
        <w:t>, прийнятим в Групі Метінвест, для участі в тендерах Групи Метінвест новим постачальникам необхідно пройти процедуру попередньої кваліфікації за категорією / групі матеріалів або послуг, в рамках яких будуть виконуватися поставки. З усіх питань, пов'язаних з проходженням процедури попередньої кваліфікації, прохання звертатися до відповідального за проведення даних процедур закупнику (контактна інформація вказана вище).</w:t>
      </w:r>
    </w:p>
    <w:p w14:paraId="1425831D" w14:textId="77777777" w:rsidR="008E72F5" w:rsidRPr="009C56A0" w:rsidRDefault="008E72F5" w:rsidP="008E72F5">
      <w:pPr>
        <w:spacing w:before="120" w:after="120" w:line="300" w:lineRule="exact"/>
        <w:ind w:left="142"/>
        <w:jc w:val="both"/>
        <w:rPr>
          <w:rFonts w:ascii="Arial" w:hAnsi="Arial" w:cs="Arial"/>
          <w:sz w:val="18"/>
          <w:szCs w:val="18"/>
          <w:lang w:val="uk-UA"/>
        </w:rPr>
      </w:pPr>
      <w:r w:rsidRPr="009C56A0">
        <w:rPr>
          <w:rFonts w:ascii="Arial" w:hAnsi="Arial" w:cs="Arial"/>
          <w:sz w:val="18"/>
          <w:szCs w:val="18"/>
          <w:lang w:val="uk-UA"/>
        </w:rPr>
        <w:t>За результатами проведення процедури вибору постачальника, до потенційного переможця може здійснюватися виїзна перевірка перед підписанням договору з метою визначення достатності технологічних, фінансових, організаційних, юридичних можливостей Постачальника, щодо виконання ним зобов'язань у відповідності з умовами Тендеру.</w:t>
      </w:r>
    </w:p>
    <w:p w14:paraId="7E23AC4C" w14:textId="77777777" w:rsidR="008E72F5" w:rsidRPr="009C56A0" w:rsidRDefault="008E72F5" w:rsidP="008E72F5">
      <w:pPr>
        <w:spacing w:before="120" w:after="120" w:line="300" w:lineRule="exact"/>
        <w:ind w:left="142"/>
        <w:jc w:val="both"/>
        <w:rPr>
          <w:rFonts w:ascii="Arial" w:hAnsi="Arial" w:cs="Arial"/>
          <w:sz w:val="18"/>
          <w:szCs w:val="18"/>
          <w:lang w:val="uk-UA"/>
        </w:rPr>
      </w:pPr>
      <w:r w:rsidRPr="009C56A0">
        <w:rPr>
          <w:rFonts w:ascii="Arial" w:hAnsi="Arial" w:cs="Arial"/>
          <w:sz w:val="18"/>
          <w:szCs w:val="18"/>
          <w:lang w:val="uk-UA"/>
        </w:rPr>
        <w:t>Сподіваємося на взаємовигідне співробітництво.</w:t>
      </w:r>
    </w:p>
    <w:p w14:paraId="3995EBBA" w14:textId="77777777" w:rsidR="008E72F5" w:rsidRPr="009C56A0" w:rsidRDefault="008E72F5" w:rsidP="008E72F5">
      <w:pPr>
        <w:spacing w:before="120" w:after="120" w:line="300" w:lineRule="exact"/>
        <w:ind w:left="142"/>
        <w:jc w:val="both"/>
        <w:rPr>
          <w:rFonts w:ascii="Arial" w:hAnsi="Arial" w:cs="Arial"/>
          <w:i/>
          <w:sz w:val="18"/>
          <w:szCs w:val="18"/>
          <w:lang w:val="uk-UA"/>
        </w:rPr>
      </w:pPr>
      <w:r w:rsidRPr="009C56A0">
        <w:rPr>
          <w:rFonts w:ascii="Arial" w:hAnsi="Arial" w:cs="Arial"/>
          <w:i/>
          <w:sz w:val="18"/>
          <w:szCs w:val="18"/>
          <w:lang w:val="uk-UA"/>
        </w:rPr>
        <w:t>Примітка:</w:t>
      </w:r>
    </w:p>
    <w:p w14:paraId="47810BD2" w14:textId="77777777" w:rsidR="008E72F5" w:rsidRPr="009C56A0" w:rsidRDefault="008E72F5" w:rsidP="008E72F5">
      <w:pPr>
        <w:spacing w:before="120" w:after="120" w:line="300" w:lineRule="exact"/>
        <w:ind w:left="142" w:firstLine="567"/>
        <w:jc w:val="both"/>
        <w:rPr>
          <w:rFonts w:ascii="Arial" w:hAnsi="Arial" w:cs="Arial"/>
          <w:i/>
          <w:sz w:val="18"/>
          <w:szCs w:val="18"/>
          <w:lang w:val="uk-UA"/>
        </w:rPr>
      </w:pPr>
      <w:r w:rsidRPr="009C56A0">
        <w:rPr>
          <w:rFonts w:ascii="Arial" w:hAnsi="Arial" w:cs="Arial"/>
          <w:i/>
          <w:sz w:val="18"/>
          <w:szCs w:val="18"/>
          <w:lang w:val="uk-UA"/>
        </w:rPr>
        <w:t>Проводячи Тендер, ТОВ «МЕТІНВЕСТ ХОЛДИНГ» та інші підприємства Групи Метінвест не приймають на себе жодних зобов'язань по укладанню договорів, здійсненню поставок, придбання товару та ін. з учасниками Тендеру, в т. ч. з учасником Тендеру, котрий надав кращу пропозицію.</w:t>
      </w:r>
    </w:p>
    <w:p w14:paraId="3CAF5B8B" w14:textId="77777777" w:rsidR="008E72F5" w:rsidRPr="009C56A0" w:rsidRDefault="008E72F5" w:rsidP="008E72F5">
      <w:pPr>
        <w:spacing w:before="120" w:after="120" w:line="300" w:lineRule="exact"/>
        <w:ind w:left="142" w:firstLine="567"/>
        <w:jc w:val="both"/>
        <w:rPr>
          <w:rFonts w:ascii="Arial" w:hAnsi="Arial" w:cs="Arial"/>
          <w:i/>
          <w:sz w:val="18"/>
          <w:szCs w:val="18"/>
          <w:lang w:val="uk-UA"/>
        </w:rPr>
      </w:pPr>
      <w:r w:rsidRPr="009C56A0">
        <w:rPr>
          <w:rFonts w:ascii="Arial" w:hAnsi="Arial" w:cs="Arial"/>
          <w:i/>
          <w:sz w:val="18"/>
          <w:szCs w:val="18"/>
          <w:lang w:val="uk-UA"/>
        </w:rPr>
        <w:t>Цей лист носить виключно інформаційний характер, не є попереднім договором або пропозицією укласти договір (офертою), і не націлене на створення обов'язків для сторони, що його направила.</w:t>
      </w:r>
    </w:p>
    <w:p w14:paraId="231129CB" w14:textId="77777777" w:rsidR="00667F55" w:rsidRDefault="00667F55" w:rsidP="00573CCD">
      <w:pPr>
        <w:jc w:val="both"/>
        <w:rPr>
          <w:rFonts w:ascii="Arial" w:hAnsi="Arial" w:cs="Arial"/>
          <w:b/>
          <w:sz w:val="22"/>
          <w:lang w:val="uk-UA"/>
        </w:rPr>
      </w:pPr>
    </w:p>
    <w:p w14:paraId="227B790A" w14:textId="5A37A065" w:rsidR="00573CCD" w:rsidRPr="00DA4934" w:rsidRDefault="00573CCD" w:rsidP="00573CCD">
      <w:pPr>
        <w:jc w:val="both"/>
        <w:rPr>
          <w:rFonts w:ascii="Arial" w:hAnsi="Arial" w:cs="Arial"/>
          <w:b/>
          <w:sz w:val="22"/>
          <w:lang w:val="uk-UA"/>
        </w:rPr>
      </w:pPr>
      <w:r w:rsidRPr="00DA4934">
        <w:rPr>
          <w:rFonts w:ascii="Arial" w:hAnsi="Arial" w:cs="Arial"/>
          <w:b/>
          <w:sz w:val="22"/>
          <w:lang w:val="uk-UA"/>
        </w:rPr>
        <w:t xml:space="preserve">З повагою, </w:t>
      </w:r>
    </w:p>
    <w:p w14:paraId="75DF2D0D" w14:textId="3A7F7B82" w:rsidR="00573CCD" w:rsidRPr="00DA4934" w:rsidRDefault="00573CCD" w:rsidP="00573CCD">
      <w:pPr>
        <w:rPr>
          <w:rFonts w:ascii="Arial" w:hAnsi="Arial" w:cs="Arial"/>
          <w:sz w:val="22"/>
          <w:lang w:val="uk-UA"/>
        </w:rPr>
      </w:pPr>
      <w:r w:rsidRPr="00DA4934">
        <w:rPr>
          <w:rFonts w:ascii="Arial" w:hAnsi="Arial" w:cs="Arial"/>
          <w:iCs/>
          <w:sz w:val="22"/>
        </w:rPr>
        <w:t xml:space="preserve">Начальник </w:t>
      </w:r>
      <w:r w:rsidR="00B11385">
        <w:rPr>
          <w:rFonts w:ascii="Arial" w:hAnsi="Arial" w:cs="Arial"/>
          <w:iCs/>
          <w:sz w:val="22"/>
          <w:lang w:val="uk-UA"/>
        </w:rPr>
        <w:t xml:space="preserve">групи </w:t>
      </w:r>
      <w:proofErr w:type="spellStart"/>
      <w:r w:rsidR="00B11385">
        <w:rPr>
          <w:rFonts w:ascii="Arial" w:hAnsi="Arial" w:cs="Arial"/>
          <w:iCs/>
          <w:sz w:val="22"/>
          <w:lang w:val="uk-UA"/>
        </w:rPr>
        <w:t>закупівель</w:t>
      </w:r>
      <w:proofErr w:type="spellEnd"/>
      <w:r w:rsidR="00B11385">
        <w:rPr>
          <w:rFonts w:ascii="Arial" w:hAnsi="Arial" w:cs="Arial"/>
          <w:iCs/>
          <w:sz w:val="22"/>
          <w:lang w:val="uk-UA"/>
        </w:rPr>
        <w:t xml:space="preserve"> ТМЦ</w:t>
      </w:r>
      <w:r w:rsidRPr="00DA4934">
        <w:rPr>
          <w:rFonts w:ascii="Arial" w:hAnsi="Arial" w:cs="Arial"/>
          <w:sz w:val="22"/>
          <w:lang w:val="uk-UA"/>
        </w:rPr>
        <w:tab/>
      </w:r>
      <w:r w:rsidRPr="00DA4934">
        <w:rPr>
          <w:rFonts w:ascii="Arial" w:hAnsi="Arial" w:cs="Arial"/>
          <w:sz w:val="22"/>
          <w:lang w:val="uk-UA"/>
        </w:rPr>
        <w:tab/>
      </w:r>
      <w:r w:rsidRPr="00DA4934">
        <w:rPr>
          <w:rFonts w:ascii="Arial" w:hAnsi="Arial" w:cs="Arial"/>
          <w:sz w:val="22"/>
          <w:lang w:val="uk-UA"/>
        </w:rPr>
        <w:tab/>
      </w:r>
      <w:r w:rsidRPr="00DA4934">
        <w:rPr>
          <w:rFonts w:ascii="Arial" w:hAnsi="Arial" w:cs="Arial"/>
          <w:sz w:val="22"/>
          <w:lang w:val="uk-UA"/>
        </w:rPr>
        <w:tab/>
      </w:r>
      <w:r w:rsidRPr="00DA4934">
        <w:rPr>
          <w:rFonts w:ascii="Arial" w:hAnsi="Arial" w:cs="Arial"/>
          <w:sz w:val="22"/>
          <w:lang w:val="uk-UA"/>
        </w:rPr>
        <w:tab/>
      </w:r>
      <w:r w:rsidRPr="00DA4934">
        <w:rPr>
          <w:rFonts w:ascii="Arial" w:hAnsi="Arial" w:cs="Arial"/>
          <w:sz w:val="22"/>
          <w:lang w:val="uk-UA"/>
        </w:rPr>
        <w:tab/>
      </w:r>
      <w:r w:rsidR="00894124">
        <w:rPr>
          <w:rFonts w:ascii="Arial" w:hAnsi="Arial" w:cs="Arial"/>
          <w:sz w:val="22"/>
          <w:lang w:val="uk-UA"/>
        </w:rPr>
        <w:t xml:space="preserve">    </w:t>
      </w:r>
      <w:r w:rsidR="009C56A0">
        <w:rPr>
          <w:rFonts w:ascii="Arial" w:hAnsi="Arial" w:cs="Arial"/>
          <w:b/>
          <w:sz w:val="22"/>
          <w:lang w:val="uk-UA"/>
        </w:rPr>
        <w:t>Лесовой А.</w:t>
      </w:r>
      <w:r w:rsidR="009E1AA1">
        <w:rPr>
          <w:rFonts w:ascii="Arial" w:hAnsi="Arial" w:cs="Arial"/>
          <w:b/>
          <w:sz w:val="22"/>
          <w:lang w:val="uk-UA"/>
        </w:rPr>
        <w:t xml:space="preserve"> </w:t>
      </w:r>
      <w:r w:rsidR="009C56A0">
        <w:rPr>
          <w:rFonts w:ascii="Arial" w:hAnsi="Arial" w:cs="Arial"/>
          <w:b/>
          <w:sz w:val="22"/>
          <w:lang w:val="uk-UA"/>
        </w:rPr>
        <w:t>В.</w:t>
      </w:r>
    </w:p>
    <w:p w14:paraId="0DD04350" w14:textId="77777777" w:rsidR="00573CCD" w:rsidRPr="00DA4934" w:rsidRDefault="00573CCD" w:rsidP="00573CCD">
      <w:pPr>
        <w:rPr>
          <w:rFonts w:ascii="Arial" w:hAnsi="Arial" w:cs="Arial"/>
          <w:sz w:val="20"/>
          <w:szCs w:val="18"/>
          <w:lang w:val="uk-UA"/>
        </w:rPr>
      </w:pPr>
    </w:p>
    <w:p w14:paraId="781A44B9" w14:textId="77777777" w:rsidR="00573CCD" w:rsidRPr="00922F9C" w:rsidRDefault="00573CCD" w:rsidP="00573CCD">
      <w:pPr>
        <w:rPr>
          <w:rFonts w:ascii="Arial" w:hAnsi="Arial" w:cs="Arial"/>
          <w:i/>
          <w:iCs/>
          <w:color w:val="2F5597"/>
          <w:sz w:val="14"/>
          <w:szCs w:val="22"/>
        </w:rPr>
      </w:pPr>
      <w:r w:rsidRPr="00922F9C">
        <w:rPr>
          <w:rFonts w:ascii="Arial" w:hAnsi="Arial" w:cs="Arial"/>
          <w:i/>
          <w:iCs/>
          <w:color w:val="2F5597"/>
          <w:sz w:val="16"/>
        </w:rPr>
        <w:t>С уважением,</w:t>
      </w:r>
    </w:p>
    <w:p w14:paraId="22CB6A57" w14:textId="77777777" w:rsidR="00573CCD" w:rsidRPr="00922F9C" w:rsidRDefault="00573CCD" w:rsidP="00573CCD">
      <w:pPr>
        <w:rPr>
          <w:rFonts w:ascii="Arial" w:hAnsi="Arial" w:cs="Arial"/>
          <w:i/>
          <w:iCs/>
          <w:color w:val="2F5597"/>
          <w:sz w:val="16"/>
          <w:lang w:val="uk-UA" w:eastAsia="en-US"/>
        </w:rPr>
      </w:pPr>
      <w:r w:rsidRPr="00922F9C">
        <w:rPr>
          <w:rFonts w:ascii="Arial" w:hAnsi="Arial" w:cs="Arial"/>
          <w:i/>
          <w:iCs/>
          <w:color w:val="2F5597"/>
          <w:sz w:val="16"/>
          <w:lang w:val="uk-UA"/>
        </w:rPr>
        <w:t>Попадинец Ольга Дмитриевна</w:t>
      </w:r>
    </w:p>
    <w:p w14:paraId="5C69C38A" w14:textId="64694DE0" w:rsidR="00573CCD" w:rsidRPr="00922F9C" w:rsidRDefault="00406E3C" w:rsidP="00573CCD">
      <w:pPr>
        <w:rPr>
          <w:rFonts w:ascii="Arial" w:hAnsi="Arial" w:cs="Arial"/>
          <w:b/>
          <w:bCs/>
          <w:color w:val="1F3864"/>
          <w:sz w:val="16"/>
        </w:rPr>
      </w:pPr>
      <w:r>
        <w:rPr>
          <w:rFonts w:ascii="Arial" w:hAnsi="Arial" w:cs="Arial"/>
          <w:b/>
          <w:bCs/>
          <w:color w:val="1F3864"/>
          <w:sz w:val="16"/>
        </w:rPr>
        <w:t>Ведущий с</w:t>
      </w:r>
      <w:r w:rsidR="00573CCD" w:rsidRPr="00922F9C">
        <w:rPr>
          <w:rFonts w:ascii="Arial" w:hAnsi="Arial" w:cs="Arial"/>
          <w:b/>
          <w:bCs/>
          <w:color w:val="1F3864"/>
          <w:sz w:val="16"/>
        </w:rPr>
        <w:t>пециалист отдела закупок</w:t>
      </w:r>
    </w:p>
    <w:p w14:paraId="607F6244" w14:textId="2EFCC324" w:rsidR="00573CCD" w:rsidRPr="00922F9C" w:rsidRDefault="00F4028F" w:rsidP="00573CCD">
      <w:pPr>
        <w:rPr>
          <w:rFonts w:ascii="Arial" w:hAnsi="Arial" w:cs="Arial"/>
          <w:i/>
          <w:iCs/>
          <w:color w:val="2F5597"/>
          <w:sz w:val="16"/>
        </w:rPr>
      </w:pPr>
      <w:proofErr w:type="spellStart"/>
      <w:r>
        <w:rPr>
          <w:rFonts w:ascii="Arial" w:hAnsi="Arial" w:cs="Arial"/>
          <w:i/>
          <w:iCs/>
          <w:color w:val="2F5597"/>
          <w:sz w:val="16"/>
        </w:rPr>
        <w:t>ПрАТ</w:t>
      </w:r>
      <w:proofErr w:type="spellEnd"/>
      <w:r>
        <w:rPr>
          <w:rFonts w:ascii="Arial" w:hAnsi="Arial" w:cs="Arial"/>
          <w:i/>
          <w:iCs/>
          <w:color w:val="2F5597"/>
          <w:sz w:val="16"/>
        </w:rPr>
        <w:t xml:space="preserve"> КАМЕТ-СТАЛЬ</w:t>
      </w:r>
    </w:p>
    <w:p w14:paraId="11E9C271" w14:textId="77777777" w:rsidR="00573CCD" w:rsidRPr="00922F9C" w:rsidRDefault="00573CCD" w:rsidP="00573CCD">
      <w:pPr>
        <w:rPr>
          <w:rFonts w:ascii="Arial" w:hAnsi="Arial" w:cs="Arial"/>
          <w:i/>
          <w:iCs/>
          <w:color w:val="2F5597"/>
          <w:sz w:val="16"/>
        </w:rPr>
      </w:pPr>
      <w:hyperlink r:id="rId13" w:history="1">
        <w:r w:rsidRPr="00922F9C">
          <w:rPr>
            <w:rStyle w:val="ab"/>
            <w:rFonts w:ascii="Arial" w:hAnsi="Arial" w:cs="Arial"/>
            <w:i/>
            <w:iCs/>
            <w:sz w:val="16"/>
            <w:lang w:val="en-US"/>
          </w:rPr>
          <w:t>O</w:t>
        </w:r>
        <w:r w:rsidRPr="00922F9C">
          <w:rPr>
            <w:rStyle w:val="ab"/>
            <w:rFonts w:ascii="Arial" w:hAnsi="Arial" w:cs="Arial"/>
            <w:i/>
            <w:iCs/>
            <w:sz w:val="16"/>
          </w:rPr>
          <w:t>.</w:t>
        </w:r>
        <w:r w:rsidRPr="00922F9C">
          <w:rPr>
            <w:rStyle w:val="ab"/>
            <w:rFonts w:ascii="Arial" w:hAnsi="Arial" w:cs="Arial"/>
            <w:i/>
            <w:iCs/>
            <w:sz w:val="16"/>
            <w:lang w:val="en-US"/>
          </w:rPr>
          <w:t>D</w:t>
        </w:r>
        <w:r w:rsidRPr="00922F9C">
          <w:rPr>
            <w:rStyle w:val="ab"/>
            <w:rFonts w:ascii="Arial" w:hAnsi="Arial" w:cs="Arial"/>
            <w:i/>
            <w:iCs/>
            <w:sz w:val="16"/>
          </w:rPr>
          <w:t>.</w:t>
        </w:r>
        <w:r w:rsidRPr="00922F9C">
          <w:rPr>
            <w:rStyle w:val="ab"/>
            <w:rFonts w:ascii="Arial" w:hAnsi="Arial" w:cs="Arial"/>
            <w:i/>
            <w:iCs/>
            <w:sz w:val="16"/>
            <w:lang w:val="en-US"/>
          </w:rPr>
          <w:t>Popadinets</w:t>
        </w:r>
        <w:r w:rsidRPr="00922F9C">
          <w:rPr>
            <w:rStyle w:val="ab"/>
            <w:rFonts w:ascii="Arial" w:hAnsi="Arial" w:cs="Arial"/>
            <w:i/>
            <w:iCs/>
            <w:sz w:val="16"/>
          </w:rPr>
          <w:t>@metinvestholding.com</w:t>
        </w:r>
      </w:hyperlink>
    </w:p>
    <w:p w14:paraId="4FD52691" w14:textId="77777777" w:rsidR="00573CCD" w:rsidRPr="00BA1CCF" w:rsidRDefault="00573CCD" w:rsidP="00573CCD">
      <w:pPr>
        <w:rPr>
          <w:rFonts w:ascii="Arial" w:hAnsi="Arial" w:cs="Arial"/>
          <w:i/>
          <w:iCs/>
          <w:color w:val="2F5597"/>
          <w:sz w:val="16"/>
        </w:rPr>
      </w:pPr>
      <w:r w:rsidRPr="00922F9C">
        <w:rPr>
          <w:rFonts w:ascii="Arial" w:hAnsi="Arial" w:cs="Arial"/>
          <w:i/>
          <w:iCs/>
          <w:color w:val="2F5597"/>
          <w:sz w:val="16"/>
        </w:rPr>
        <w:t>тел (моб</w:t>
      </w:r>
      <w:proofErr w:type="gramStart"/>
      <w:r w:rsidRPr="00922F9C">
        <w:rPr>
          <w:rFonts w:ascii="Arial" w:hAnsi="Arial" w:cs="Arial"/>
          <w:i/>
          <w:iCs/>
          <w:color w:val="2F5597"/>
          <w:sz w:val="16"/>
        </w:rPr>
        <w:t>):   </w:t>
      </w:r>
      <w:proofErr w:type="gramEnd"/>
      <w:r w:rsidRPr="00922F9C">
        <w:rPr>
          <w:rFonts w:ascii="Arial" w:hAnsi="Arial" w:cs="Arial"/>
          <w:i/>
          <w:iCs/>
          <w:color w:val="2F5597"/>
          <w:sz w:val="16"/>
        </w:rPr>
        <w:t>   0</w:t>
      </w:r>
      <w:r w:rsidRPr="00BA1CCF">
        <w:rPr>
          <w:rFonts w:ascii="Arial" w:hAnsi="Arial" w:cs="Arial"/>
          <w:i/>
          <w:iCs/>
          <w:color w:val="2F5597"/>
          <w:sz w:val="16"/>
        </w:rPr>
        <w:t>6</w:t>
      </w:r>
      <w:r w:rsidRPr="00922F9C">
        <w:rPr>
          <w:rFonts w:ascii="Arial" w:hAnsi="Arial" w:cs="Arial"/>
          <w:i/>
          <w:iCs/>
          <w:color w:val="2F5597"/>
          <w:sz w:val="16"/>
        </w:rPr>
        <w:t>7-</w:t>
      </w:r>
      <w:r w:rsidRPr="00BA1CCF">
        <w:rPr>
          <w:rFonts w:ascii="Arial" w:hAnsi="Arial" w:cs="Arial"/>
          <w:i/>
          <w:iCs/>
          <w:color w:val="2F5597"/>
          <w:sz w:val="16"/>
        </w:rPr>
        <w:t>912-45-53</w:t>
      </w:r>
    </w:p>
    <w:p w14:paraId="7ECC0B37" w14:textId="77777777" w:rsidR="00573CCD" w:rsidRPr="00922F9C" w:rsidRDefault="00573CCD" w:rsidP="00573CCD">
      <w:pPr>
        <w:rPr>
          <w:rFonts w:ascii="Arial" w:hAnsi="Arial" w:cs="Arial"/>
          <w:i/>
          <w:iCs/>
          <w:color w:val="2F5597"/>
          <w:sz w:val="16"/>
          <w:lang w:val="uk-UA"/>
        </w:rPr>
      </w:pPr>
    </w:p>
    <w:p w14:paraId="0F0BD849" w14:textId="5475163A" w:rsidR="003F44A2" w:rsidRDefault="003F44A2" w:rsidP="00471A02">
      <w:pPr>
        <w:rPr>
          <w:rFonts w:ascii="Arial" w:hAnsi="Arial" w:cs="Arial"/>
          <w:sz w:val="18"/>
          <w:szCs w:val="18"/>
          <w:lang w:val="uk-UA"/>
        </w:rPr>
      </w:pPr>
    </w:p>
    <w:p w14:paraId="2AE28145" w14:textId="4E85F182" w:rsidR="003F44A2" w:rsidRDefault="003F44A2" w:rsidP="00471A02">
      <w:pPr>
        <w:rPr>
          <w:rFonts w:ascii="Arial" w:hAnsi="Arial" w:cs="Arial"/>
          <w:sz w:val="18"/>
          <w:szCs w:val="18"/>
          <w:lang w:val="uk-UA"/>
        </w:rPr>
      </w:pPr>
    </w:p>
    <w:p w14:paraId="038EDFF9" w14:textId="1B32FB79" w:rsidR="003F44A2" w:rsidRDefault="003F44A2" w:rsidP="00471A02">
      <w:pPr>
        <w:rPr>
          <w:rFonts w:ascii="Arial" w:hAnsi="Arial" w:cs="Arial"/>
          <w:sz w:val="18"/>
          <w:szCs w:val="18"/>
          <w:lang w:val="uk-UA"/>
        </w:rPr>
      </w:pPr>
    </w:p>
    <w:p w14:paraId="0DE60449" w14:textId="4C3F2841" w:rsidR="003F44A2" w:rsidRDefault="003F44A2" w:rsidP="00471A02">
      <w:pPr>
        <w:rPr>
          <w:rFonts w:ascii="Arial" w:hAnsi="Arial" w:cs="Arial"/>
          <w:sz w:val="18"/>
          <w:szCs w:val="18"/>
          <w:lang w:val="uk-UA"/>
        </w:rPr>
      </w:pPr>
    </w:p>
    <w:p w14:paraId="23CA78D5" w14:textId="77777777" w:rsidR="00BA1CCF" w:rsidRDefault="00BA1CCF" w:rsidP="00BA1CCF">
      <w:pPr>
        <w:shd w:val="clear" w:color="auto" w:fill="FFFFFF"/>
        <w:tabs>
          <w:tab w:val="left" w:pos="768"/>
          <w:tab w:val="left" w:leader="underscore" w:pos="2552"/>
        </w:tabs>
        <w:ind w:right="714"/>
        <w:jc w:val="center"/>
        <w:rPr>
          <w:rFonts w:ascii="Arial" w:hAnsi="Arial" w:cs="Arial"/>
          <w:sz w:val="22"/>
          <w:szCs w:val="18"/>
          <w:lang w:val="uk-UA"/>
        </w:rPr>
      </w:pPr>
    </w:p>
    <w:p w14:paraId="366526C7" w14:textId="618D71AA" w:rsidR="003F44A2" w:rsidRPr="00161992" w:rsidRDefault="003F44A2" w:rsidP="00471A02">
      <w:pPr>
        <w:rPr>
          <w:rFonts w:ascii="Arial" w:hAnsi="Arial" w:cs="Arial"/>
          <w:sz w:val="18"/>
          <w:szCs w:val="18"/>
        </w:rPr>
      </w:pPr>
    </w:p>
    <w:p w14:paraId="0A4E6AA4" w14:textId="7D5DCDEC" w:rsidR="003F44A2" w:rsidRDefault="003F44A2" w:rsidP="00471A02">
      <w:pPr>
        <w:rPr>
          <w:rFonts w:ascii="Arial" w:hAnsi="Arial" w:cs="Arial"/>
          <w:sz w:val="18"/>
          <w:szCs w:val="18"/>
          <w:lang w:val="uk-UA"/>
        </w:rPr>
      </w:pPr>
    </w:p>
    <w:p w14:paraId="6E763CB0" w14:textId="7D29E70B" w:rsidR="003F44A2" w:rsidRDefault="003F44A2" w:rsidP="00471A02">
      <w:pPr>
        <w:rPr>
          <w:rFonts w:ascii="Arial" w:hAnsi="Arial" w:cs="Arial"/>
          <w:sz w:val="18"/>
          <w:szCs w:val="18"/>
          <w:lang w:val="uk-UA"/>
        </w:rPr>
      </w:pPr>
    </w:p>
    <w:p w14:paraId="4B9191CC" w14:textId="273DC3D8" w:rsidR="003F44A2" w:rsidRDefault="003F44A2" w:rsidP="00471A02">
      <w:pPr>
        <w:rPr>
          <w:rFonts w:ascii="Arial" w:hAnsi="Arial" w:cs="Arial"/>
          <w:sz w:val="18"/>
          <w:szCs w:val="18"/>
          <w:lang w:val="uk-UA"/>
        </w:rPr>
      </w:pPr>
    </w:p>
    <w:p w14:paraId="078EEA5F" w14:textId="77777777" w:rsidR="003F44A2" w:rsidRPr="00DA4934" w:rsidRDefault="003F44A2" w:rsidP="00471A02">
      <w:pPr>
        <w:rPr>
          <w:rFonts w:ascii="Arial" w:hAnsi="Arial" w:cs="Arial"/>
          <w:sz w:val="18"/>
          <w:szCs w:val="18"/>
          <w:lang w:val="uk-UA"/>
        </w:rPr>
      </w:pPr>
    </w:p>
    <w:p w14:paraId="53903788" w14:textId="77777777" w:rsidR="00471A02" w:rsidRPr="00DA4934" w:rsidRDefault="00471A02" w:rsidP="00471A02">
      <w:pPr>
        <w:rPr>
          <w:rFonts w:ascii="Arial" w:hAnsi="Arial" w:cs="Arial"/>
          <w:sz w:val="18"/>
          <w:szCs w:val="18"/>
          <w:lang w:val="uk-UA"/>
        </w:rPr>
      </w:pPr>
    </w:p>
    <w:p w14:paraId="6095A975" w14:textId="2440A6D6" w:rsidR="00144D4E" w:rsidRPr="00DA4934" w:rsidRDefault="00144D4E" w:rsidP="00274FA9">
      <w:pPr>
        <w:shd w:val="clear" w:color="auto" w:fill="FFFFFF"/>
        <w:tabs>
          <w:tab w:val="left" w:pos="768"/>
          <w:tab w:val="left" w:leader="underscore" w:pos="2552"/>
        </w:tabs>
        <w:ind w:right="714"/>
        <w:rPr>
          <w:rFonts w:ascii="Arial" w:hAnsi="Arial" w:cs="Arial"/>
          <w:sz w:val="22"/>
          <w:szCs w:val="18"/>
          <w:lang w:val="uk-UA"/>
        </w:rPr>
      </w:pPr>
    </w:p>
    <w:p w14:paraId="5F4D2772" w14:textId="0A7406EB" w:rsidR="00AC7153" w:rsidRPr="00DA4934" w:rsidRDefault="00AC7153" w:rsidP="00274FA9">
      <w:pPr>
        <w:shd w:val="clear" w:color="auto" w:fill="FFFFFF"/>
        <w:tabs>
          <w:tab w:val="left" w:pos="768"/>
          <w:tab w:val="left" w:leader="underscore" w:pos="2552"/>
        </w:tabs>
        <w:ind w:right="714"/>
        <w:rPr>
          <w:rFonts w:ascii="Arial" w:hAnsi="Arial" w:cs="Arial"/>
          <w:sz w:val="22"/>
          <w:szCs w:val="18"/>
          <w:lang w:val="uk-UA"/>
        </w:rPr>
      </w:pPr>
    </w:p>
    <w:p w14:paraId="203A1195" w14:textId="7B3AE1F9" w:rsidR="00AC7153" w:rsidRPr="00DA4934" w:rsidRDefault="00AC7153" w:rsidP="00274FA9">
      <w:pPr>
        <w:shd w:val="clear" w:color="auto" w:fill="FFFFFF"/>
        <w:tabs>
          <w:tab w:val="left" w:pos="768"/>
          <w:tab w:val="left" w:leader="underscore" w:pos="2552"/>
        </w:tabs>
        <w:ind w:right="714"/>
        <w:rPr>
          <w:rFonts w:ascii="Arial" w:hAnsi="Arial" w:cs="Arial"/>
          <w:sz w:val="22"/>
          <w:szCs w:val="18"/>
          <w:lang w:val="uk-UA"/>
        </w:rPr>
      </w:pPr>
    </w:p>
    <w:p w14:paraId="1CFC0EC9" w14:textId="77777777" w:rsidR="00AC7153" w:rsidRPr="00DA4934" w:rsidRDefault="00AC7153" w:rsidP="00274FA9">
      <w:pPr>
        <w:shd w:val="clear" w:color="auto" w:fill="FFFFFF"/>
        <w:tabs>
          <w:tab w:val="left" w:pos="768"/>
          <w:tab w:val="left" w:leader="underscore" w:pos="2552"/>
        </w:tabs>
        <w:ind w:right="714"/>
        <w:rPr>
          <w:rFonts w:ascii="Arial" w:hAnsi="Arial" w:cs="Arial"/>
          <w:sz w:val="22"/>
          <w:szCs w:val="18"/>
          <w:lang w:val="uk-UA"/>
        </w:rPr>
      </w:pPr>
    </w:p>
    <w:p w14:paraId="7413FAD0" w14:textId="40994B26" w:rsidR="00144D4E" w:rsidRPr="00DA4934" w:rsidRDefault="00144D4E" w:rsidP="00274FA9">
      <w:pPr>
        <w:shd w:val="clear" w:color="auto" w:fill="FFFFFF"/>
        <w:tabs>
          <w:tab w:val="left" w:pos="768"/>
          <w:tab w:val="left" w:leader="underscore" w:pos="2552"/>
        </w:tabs>
        <w:ind w:right="714"/>
        <w:rPr>
          <w:rFonts w:ascii="Arial" w:hAnsi="Arial" w:cs="Arial"/>
          <w:sz w:val="22"/>
          <w:szCs w:val="18"/>
          <w:lang w:val="uk-UA"/>
        </w:rPr>
      </w:pPr>
    </w:p>
    <w:p w14:paraId="53E4DA27" w14:textId="186BFAFF" w:rsidR="00144D4E" w:rsidRPr="00DA4934" w:rsidRDefault="00144D4E" w:rsidP="00274FA9">
      <w:pPr>
        <w:shd w:val="clear" w:color="auto" w:fill="FFFFFF"/>
        <w:tabs>
          <w:tab w:val="left" w:pos="768"/>
          <w:tab w:val="left" w:leader="underscore" w:pos="2552"/>
        </w:tabs>
        <w:ind w:right="714"/>
        <w:rPr>
          <w:rFonts w:ascii="Arial" w:hAnsi="Arial" w:cs="Arial"/>
          <w:sz w:val="22"/>
          <w:szCs w:val="18"/>
          <w:lang w:val="uk-UA"/>
        </w:rPr>
      </w:pPr>
    </w:p>
    <w:p w14:paraId="3B9FB820" w14:textId="0818DB5F" w:rsidR="00473674" w:rsidRDefault="00473674" w:rsidP="00274FA9">
      <w:pPr>
        <w:shd w:val="clear" w:color="auto" w:fill="FFFFFF"/>
        <w:tabs>
          <w:tab w:val="left" w:pos="768"/>
          <w:tab w:val="left" w:leader="underscore" w:pos="2552"/>
        </w:tabs>
        <w:ind w:right="714"/>
        <w:rPr>
          <w:rFonts w:ascii="Arial" w:hAnsi="Arial" w:cs="Arial"/>
          <w:sz w:val="22"/>
          <w:szCs w:val="18"/>
        </w:rPr>
      </w:pPr>
    </w:p>
    <w:p w14:paraId="3CA4819C" w14:textId="41D876F5" w:rsidR="00473674" w:rsidRDefault="00473674" w:rsidP="00274FA9">
      <w:pPr>
        <w:shd w:val="clear" w:color="auto" w:fill="FFFFFF"/>
        <w:tabs>
          <w:tab w:val="left" w:pos="768"/>
          <w:tab w:val="left" w:leader="underscore" w:pos="2552"/>
        </w:tabs>
        <w:ind w:right="714"/>
        <w:rPr>
          <w:rFonts w:ascii="Arial" w:hAnsi="Arial" w:cs="Arial"/>
          <w:sz w:val="22"/>
          <w:szCs w:val="18"/>
        </w:rPr>
      </w:pPr>
    </w:p>
    <w:p w14:paraId="28585B5D" w14:textId="4F953F4C" w:rsidR="00473674" w:rsidRDefault="00473674" w:rsidP="00274FA9">
      <w:pPr>
        <w:shd w:val="clear" w:color="auto" w:fill="FFFFFF"/>
        <w:tabs>
          <w:tab w:val="left" w:pos="768"/>
          <w:tab w:val="left" w:leader="underscore" w:pos="2552"/>
        </w:tabs>
        <w:ind w:right="714"/>
        <w:rPr>
          <w:rFonts w:ascii="Arial" w:hAnsi="Arial" w:cs="Arial"/>
          <w:sz w:val="22"/>
          <w:szCs w:val="18"/>
        </w:rPr>
      </w:pPr>
    </w:p>
    <w:p w14:paraId="2BAA3355" w14:textId="3F844FF8" w:rsidR="00473674" w:rsidRDefault="00473674" w:rsidP="00274FA9">
      <w:pPr>
        <w:shd w:val="clear" w:color="auto" w:fill="FFFFFF"/>
        <w:tabs>
          <w:tab w:val="left" w:pos="768"/>
          <w:tab w:val="left" w:leader="underscore" w:pos="2552"/>
        </w:tabs>
        <w:ind w:right="714"/>
        <w:rPr>
          <w:rFonts w:ascii="Arial" w:hAnsi="Arial" w:cs="Arial"/>
          <w:sz w:val="22"/>
          <w:szCs w:val="18"/>
        </w:rPr>
      </w:pPr>
    </w:p>
    <w:p w14:paraId="51FCAA45" w14:textId="1498A915" w:rsidR="00473674" w:rsidRDefault="00473674" w:rsidP="00274FA9">
      <w:pPr>
        <w:shd w:val="clear" w:color="auto" w:fill="FFFFFF"/>
        <w:tabs>
          <w:tab w:val="left" w:pos="768"/>
          <w:tab w:val="left" w:leader="underscore" w:pos="2552"/>
        </w:tabs>
        <w:ind w:right="714"/>
        <w:rPr>
          <w:rFonts w:ascii="Arial" w:hAnsi="Arial" w:cs="Arial"/>
          <w:sz w:val="22"/>
          <w:szCs w:val="18"/>
        </w:rPr>
      </w:pPr>
    </w:p>
    <w:p w14:paraId="3F9B3B7C" w14:textId="6D0F2246" w:rsidR="00473674" w:rsidRDefault="00473674" w:rsidP="00274FA9">
      <w:pPr>
        <w:shd w:val="clear" w:color="auto" w:fill="FFFFFF"/>
        <w:tabs>
          <w:tab w:val="left" w:pos="768"/>
          <w:tab w:val="left" w:leader="underscore" w:pos="2552"/>
        </w:tabs>
        <w:ind w:right="714"/>
        <w:rPr>
          <w:rFonts w:ascii="Arial" w:hAnsi="Arial" w:cs="Arial"/>
          <w:sz w:val="22"/>
          <w:szCs w:val="18"/>
        </w:rPr>
      </w:pPr>
    </w:p>
    <w:p w14:paraId="78A2C38C" w14:textId="1373AAA1" w:rsidR="00473674" w:rsidRDefault="00473674" w:rsidP="00274FA9">
      <w:pPr>
        <w:shd w:val="clear" w:color="auto" w:fill="FFFFFF"/>
        <w:tabs>
          <w:tab w:val="left" w:pos="768"/>
          <w:tab w:val="left" w:leader="underscore" w:pos="2552"/>
        </w:tabs>
        <w:ind w:right="714"/>
        <w:rPr>
          <w:rFonts w:ascii="Arial" w:hAnsi="Arial" w:cs="Arial"/>
          <w:sz w:val="22"/>
          <w:szCs w:val="18"/>
        </w:rPr>
      </w:pPr>
    </w:p>
    <w:p w14:paraId="5765A7F2" w14:textId="5390521C" w:rsidR="00473674" w:rsidRDefault="00473674" w:rsidP="00274FA9">
      <w:pPr>
        <w:shd w:val="clear" w:color="auto" w:fill="FFFFFF"/>
        <w:tabs>
          <w:tab w:val="left" w:pos="768"/>
          <w:tab w:val="left" w:leader="underscore" w:pos="2552"/>
        </w:tabs>
        <w:ind w:right="714"/>
        <w:rPr>
          <w:rFonts w:ascii="Arial" w:hAnsi="Arial" w:cs="Arial"/>
          <w:sz w:val="22"/>
          <w:szCs w:val="18"/>
        </w:rPr>
      </w:pPr>
    </w:p>
    <w:p w14:paraId="62AAD2B6" w14:textId="7224C9E5" w:rsidR="00473674" w:rsidRDefault="00473674" w:rsidP="00274FA9">
      <w:pPr>
        <w:shd w:val="clear" w:color="auto" w:fill="FFFFFF"/>
        <w:tabs>
          <w:tab w:val="left" w:pos="768"/>
          <w:tab w:val="left" w:leader="underscore" w:pos="2552"/>
        </w:tabs>
        <w:ind w:right="714"/>
        <w:rPr>
          <w:rFonts w:ascii="Arial" w:hAnsi="Arial" w:cs="Arial"/>
          <w:sz w:val="22"/>
          <w:szCs w:val="18"/>
        </w:rPr>
      </w:pPr>
    </w:p>
    <w:p w14:paraId="086257BF" w14:textId="534FA858" w:rsidR="00473674" w:rsidRDefault="00473674" w:rsidP="00274FA9">
      <w:pPr>
        <w:shd w:val="clear" w:color="auto" w:fill="FFFFFF"/>
        <w:tabs>
          <w:tab w:val="left" w:pos="768"/>
          <w:tab w:val="left" w:leader="underscore" w:pos="2552"/>
        </w:tabs>
        <w:ind w:right="714"/>
        <w:rPr>
          <w:rFonts w:ascii="Arial" w:hAnsi="Arial" w:cs="Arial"/>
          <w:sz w:val="22"/>
          <w:szCs w:val="18"/>
        </w:rPr>
      </w:pPr>
    </w:p>
    <w:p w14:paraId="31FA0D9D" w14:textId="1A45D2E2" w:rsidR="00473674" w:rsidRDefault="00473674" w:rsidP="00274FA9">
      <w:pPr>
        <w:shd w:val="clear" w:color="auto" w:fill="FFFFFF"/>
        <w:tabs>
          <w:tab w:val="left" w:pos="768"/>
          <w:tab w:val="left" w:leader="underscore" w:pos="2552"/>
        </w:tabs>
        <w:ind w:right="714"/>
        <w:rPr>
          <w:rFonts w:ascii="Arial" w:hAnsi="Arial" w:cs="Arial"/>
          <w:sz w:val="22"/>
          <w:szCs w:val="18"/>
        </w:rPr>
      </w:pPr>
    </w:p>
    <w:p w14:paraId="03B7ECD1" w14:textId="324B0994" w:rsidR="00473674" w:rsidRDefault="00473674" w:rsidP="00274FA9">
      <w:pPr>
        <w:shd w:val="clear" w:color="auto" w:fill="FFFFFF"/>
        <w:tabs>
          <w:tab w:val="left" w:pos="768"/>
          <w:tab w:val="left" w:leader="underscore" w:pos="2552"/>
        </w:tabs>
        <w:ind w:right="714"/>
        <w:rPr>
          <w:rFonts w:ascii="Arial" w:hAnsi="Arial" w:cs="Arial"/>
          <w:sz w:val="22"/>
          <w:szCs w:val="18"/>
        </w:rPr>
      </w:pPr>
    </w:p>
    <w:p w14:paraId="03BB3D19" w14:textId="3FAD9ADE" w:rsidR="00473674" w:rsidRDefault="00473674" w:rsidP="00274FA9">
      <w:pPr>
        <w:shd w:val="clear" w:color="auto" w:fill="FFFFFF"/>
        <w:tabs>
          <w:tab w:val="left" w:pos="768"/>
          <w:tab w:val="left" w:leader="underscore" w:pos="2552"/>
        </w:tabs>
        <w:ind w:right="714"/>
        <w:rPr>
          <w:rFonts w:ascii="Arial" w:hAnsi="Arial" w:cs="Arial"/>
          <w:sz w:val="22"/>
          <w:szCs w:val="18"/>
        </w:rPr>
      </w:pPr>
    </w:p>
    <w:p w14:paraId="021B136A" w14:textId="68814983" w:rsidR="00473674" w:rsidRDefault="00473674" w:rsidP="00274FA9">
      <w:pPr>
        <w:shd w:val="clear" w:color="auto" w:fill="FFFFFF"/>
        <w:tabs>
          <w:tab w:val="left" w:pos="768"/>
          <w:tab w:val="left" w:leader="underscore" w:pos="2552"/>
        </w:tabs>
        <w:ind w:right="714"/>
        <w:rPr>
          <w:rFonts w:ascii="Arial" w:hAnsi="Arial" w:cs="Arial"/>
          <w:sz w:val="22"/>
          <w:szCs w:val="18"/>
        </w:rPr>
      </w:pPr>
    </w:p>
    <w:p w14:paraId="42EE2106" w14:textId="5A8DB303" w:rsidR="00473674" w:rsidRDefault="00473674" w:rsidP="00274FA9">
      <w:pPr>
        <w:shd w:val="clear" w:color="auto" w:fill="FFFFFF"/>
        <w:tabs>
          <w:tab w:val="left" w:pos="768"/>
          <w:tab w:val="left" w:leader="underscore" w:pos="2552"/>
        </w:tabs>
        <w:ind w:right="714"/>
        <w:rPr>
          <w:rFonts w:ascii="Arial" w:hAnsi="Arial" w:cs="Arial"/>
          <w:sz w:val="22"/>
          <w:szCs w:val="18"/>
        </w:rPr>
      </w:pPr>
    </w:p>
    <w:p w14:paraId="09196012" w14:textId="2DEBC72F" w:rsidR="00473674" w:rsidRDefault="00473674" w:rsidP="00274FA9">
      <w:pPr>
        <w:shd w:val="clear" w:color="auto" w:fill="FFFFFF"/>
        <w:tabs>
          <w:tab w:val="left" w:pos="768"/>
          <w:tab w:val="left" w:leader="underscore" w:pos="2552"/>
        </w:tabs>
        <w:ind w:right="714"/>
        <w:rPr>
          <w:rFonts w:ascii="Arial" w:hAnsi="Arial" w:cs="Arial"/>
          <w:sz w:val="22"/>
          <w:szCs w:val="18"/>
        </w:rPr>
      </w:pPr>
    </w:p>
    <w:p w14:paraId="49453382" w14:textId="7E1AFDE8" w:rsidR="00473674" w:rsidRDefault="00473674" w:rsidP="00274FA9">
      <w:pPr>
        <w:shd w:val="clear" w:color="auto" w:fill="FFFFFF"/>
        <w:tabs>
          <w:tab w:val="left" w:pos="768"/>
          <w:tab w:val="left" w:leader="underscore" w:pos="2552"/>
        </w:tabs>
        <w:ind w:right="714"/>
        <w:rPr>
          <w:rFonts w:ascii="Arial" w:hAnsi="Arial" w:cs="Arial"/>
          <w:sz w:val="22"/>
          <w:szCs w:val="18"/>
        </w:rPr>
      </w:pPr>
    </w:p>
    <w:p w14:paraId="6C8B979A" w14:textId="49A377B1" w:rsidR="00473674" w:rsidRDefault="00473674" w:rsidP="00274FA9">
      <w:pPr>
        <w:shd w:val="clear" w:color="auto" w:fill="FFFFFF"/>
        <w:tabs>
          <w:tab w:val="left" w:pos="768"/>
          <w:tab w:val="left" w:leader="underscore" w:pos="2552"/>
        </w:tabs>
        <w:ind w:right="714"/>
        <w:rPr>
          <w:rFonts w:ascii="Arial" w:hAnsi="Arial" w:cs="Arial"/>
          <w:sz w:val="22"/>
          <w:szCs w:val="18"/>
        </w:rPr>
      </w:pPr>
    </w:p>
    <w:p w14:paraId="1F33A688" w14:textId="3940BF1D" w:rsidR="00473674" w:rsidRDefault="00473674" w:rsidP="00274FA9">
      <w:pPr>
        <w:shd w:val="clear" w:color="auto" w:fill="FFFFFF"/>
        <w:tabs>
          <w:tab w:val="left" w:pos="768"/>
          <w:tab w:val="left" w:leader="underscore" w:pos="2552"/>
        </w:tabs>
        <w:ind w:right="714"/>
        <w:rPr>
          <w:rFonts w:ascii="Arial" w:hAnsi="Arial" w:cs="Arial"/>
          <w:sz w:val="22"/>
          <w:szCs w:val="18"/>
        </w:rPr>
      </w:pPr>
    </w:p>
    <w:p w14:paraId="03F0863E" w14:textId="7757F3C7" w:rsidR="00473674" w:rsidRDefault="00473674" w:rsidP="00274FA9">
      <w:pPr>
        <w:shd w:val="clear" w:color="auto" w:fill="FFFFFF"/>
        <w:tabs>
          <w:tab w:val="left" w:pos="768"/>
          <w:tab w:val="left" w:leader="underscore" w:pos="2552"/>
        </w:tabs>
        <w:ind w:right="714"/>
        <w:rPr>
          <w:rFonts w:ascii="Arial" w:hAnsi="Arial" w:cs="Arial"/>
          <w:sz w:val="22"/>
          <w:szCs w:val="18"/>
        </w:rPr>
      </w:pPr>
    </w:p>
    <w:p w14:paraId="042FFF6D" w14:textId="056EE2F0" w:rsidR="00473674" w:rsidRDefault="00473674" w:rsidP="00274FA9">
      <w:pPr>
        <w:shd w:val="clear" w:color="auto" w:fill="FFFFFF"/>
        <w:tabs>
          <w:tab w:val="left" w:pos="768"/>
          <w:tab w:val="left" w:leader="underscore" w:pos="2552"/>
        </w:tabs>
        <w:ind w:right="714"/>
        <w:rPr>
          <w:rFonts w:ascii="Arial" w:hAnsi="Arial" w:cs="Arial"/>
          <w:sz w:val="22"/>
          <w:szCs w:val="18"/>
        </w:rPr>
      </w:pPr>
    </w:p>
    <w:p w14:paraId="0A04D5AD" w14:textId="46F394CC" w:rsidR="00473674" w:rsidRDefault="00473674" w:rsidP="00274FA9">
      <w:pPr>
        <w:shd w:val="clear" w:color="auto" w:fill="FFFFFF"/>
        <w:tabs>
          <w:tab w:val="left" w:pos="768"/>
          <w:tab w:val="left" w:leader="underscore" w:pos="2552"/>
        </w:tabs>
        <w:ind w:right="714"/>
        <w:rPr>
          <w:rFonts w:ascii="Arial" w:hAnsi="Arial" w:cs="Arial"/>
          <w:sz w:val="22"/>
          <w:szCs w:val="18"/>
        </w:rPr>
      </w:pPr>
    </w:p>
    <w:sectPr w:rsidR="00473674" w:rsidSect="005858CB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7" w:h="16840" w:code="9"/>
      <w:pgMar w:top="851" w:right="964" w:bottom="794" w:left="1134" w:header="964" w:footer="25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7C8BB4" w14:textId="77777777" w:rsidR="00412A27" w:rsidRDefault="00412A27" w:rsidP="008F4E98">
      <w:pPr>
        <w:pStyle w:val="a3"/>
      </w:pPr>
      <w:r>
        <w:separator/>
      </w:r>
    </w:p>
  </w:endnote>
  <w:endnote w:type="continuationSeparator" w:id="0">
    <w:p w14:paraId="28718C1B" w14:textId="77777777" w:rsidR="00412A27" w:rsidRDefault="00412A27" w:rsidP="008F4E98">
      <w:pPr>
        <w:pStyle w:val="a3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8CA2C5" w14:textId="77777777" w:rsidR="00FE5C57" w:rsidRDefault="00FE5C57">
    <w:pPr>
      <w:pStyle w:val="af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44452086"/>
      <w:docPartObj>
        <w:docPartGallery w:val="Page Numbers (Bottom of Page)"/>
        <w:docPartUnique/>
      </w:docPartObj>
    </w:sdtPr>
    <w:sdtContent>
      <w:p w14:paraId="1C61AFE8" w14:textId="7772626B" w:rsidR="004D130F" w:rsidRDefault="004D130F">
        <w:pPr>
          <w:pStyle w:val="af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C223D">
          <w:rPr>
            <w:noProof/>
          </w:rPr>
          <w:t>2</w:t>
        </w:r>
        <w:r>
          <w:fldChar w:fldCharType="end"/>
        </w:r>
      </w:p>
    </w:sdtContent>
  </w:sdt>
  <w:p w14:paraId="6AA628A7" w14:textId="77777777" w:rsidR="004D130F" w:rsidRDefault="004D130F">
    <w:pPr>
      <w:pStyle w:val="af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A2D0D0" w14:textId="77777777" w:rsidR="00FE5C57" w:rsidRDefault="00FE5C57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77BF96" w14:textId="77777777" w:rsidR="00412A27" w:rsidRDefault="00412A27" w:rsidP="008F4E98">
      <w:pPr>
        <w:pStyle w:val="a3"/>
      </w:pPr>
      <w:r>
        <w:separator/>
      </w:r>
    </w:p>
  </w:footnote>
  <w:footnote w:type="continuationSeparator" w:id="0">
    <w:p w14:paraId="4E9FE75A" w14:textId="77777777" w:rsidR="00412A27" w:rsidRDefault="00412A27" w:rsidP="008F4E98">
      <w:pPr>
        <w:pStyle w:val="a3"/>
      </w:pPr>
      <w:r>
        <w:continuationSeparator/>
      </w:r>
    </w:p>
  </w:footnote>
  <w:footnote w:id="1">
    <w:p w14:paraId="773B1B95" w14:textId="28C0A929" w:rsidR="008E72F5" w:rsidRPr="00573CCD" w:rsidRDefault="008E72F5" w:rsidP="00573CCD">
      <w:pPr>
        <w:pStyle w:val="a8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B9D765" w14:textId="77777777" w:rsidR="00FE5C57" w:rsidRDefault="00FE5C57">
    <w:pPr>
      <w:pStyle w:val="ad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af5"/>
      <w:tblW w:w="0" w:type="auto"/>
      <w:tblInd w:w="-5" w:type="dxa"/>
      <w:tblLook w:val="04A0" w:firstRow="1" w:lastRow="0" w:firstColumn="1" w:lastColumn="0" w:noHBand="0" w:noVBand="1"/>
    </w:tblPr>
    <w:tblGrid>
      <w:gridCol w:w="2835"/>
      <w:gridCol w:w="6402"/>
    </w:tblGrid>
    <w:tr w:rsidR="005A631D" w:rsidRPr="0005279D" w14:paraId="4CD71089" w14:textId="77777777" w:rsidTr="002C5284">
      <w:trPr>
        <w:trHeight w:val="681"/>
      </w:trPr>
      <w:tc>
        <w:tcPr>
          <w:tcW w:w="2835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330E60FE" w14:textId="77777777" w:rsidR="005A631D" w:rsidRDefault="005A631D" w:rsidP="005A631D">
          <w:pPr>
            <w:pStyle w:val="ad"/>
            <w:jc w:val="center"/>
          </w:pPr>
          <w:r w:rsidRPr="00F17CE7">
            <w:rPr>
              <w:noProof/>
              <w:sz w:val="18"/>
              <w:szCs w:val="18"/>
            </w:rPr>
            <w:drawing>
              <wp:anchor distT="0" distB="0" distL="114300" distR="114300" simplePos="0" relativeHeight="251665408" behindDoc="0" locked="0" layoutInCell="1" allowOverlap="1" wp14:anchorId="71A2265E" wp14:editId="74A6D2BD">
                <wp:simplePos x="0" y="0"/>
                <wp:positionH relativeFrom="column">
                  <wp:posOffset>-61595</wp:posOffset>
                </wp:positionH>
                <wp:positionV relativeFrom="paragraph">
                  <wp:posOffset>635</wp:posOffset>
                </wp:positionV>
                <wp:extent cx="1800860" cy="371475"/>
                <wp:effectExtent l="0" t="0" r="8890" b="9525"/>
                <wp:wrapNone/>
                <wp:docPr id="2" name="Рисунок 3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37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00860" cy="371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6402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5E786C13" w14:textId="7FAD5B5A" w:rsidR="005A631D" w:rsidRPr="0005279D" w:rsidRDefault="005A631D" w:rsidP="005A631D">
          <w:pPr>
            <w:jc w:val="right"/>
            <w:rPr>
              <w:rFonts w:ascii="Arial" w:hAnsi="Arial" w:cs="Arial"/>
              <w:b/>
              <w:sz w:val="18"/>
              <w:szCs w:val="16"/>
              <w:lang w:val="uk-UA"/>
            </w:rPr>
          </w:pPr>
          <w:r w:rsidRPr="00195CDD">
            <w:rPr>
              <w:rFonts w:ascii="Arial" w:hAnsi="Arial" w:cs="Arial"/>
              <w:b/>
              <w:color w:val="FF0000"/>
              <w:szCs w:val="18"/>
              <w:lang w:val="uk-UA"/>
            </w:rPr>
            <w:t>П</w:t>
          </w:r>
          <w:r>
            <w:rPr>
              <w:rFonts w:ascii="Arial" w:hAnsi="Arial" w:cs="Arial"/>
              <w:b/>
              <w:color w:val="FF0000"/>
              <w:szCs w:val="18"/>
              <w:lang w:val="uk-UA"/>
            </w:rPr>
            <w:t>рА</w:t>
          </w:r>
          <w:r w:rsidRPr="00195CDD">
            <w:rPr>
              <w:rFonts w:ascii="Arial" w:hAnsi="Arial" w:cs="Arial"/>
              <w:b/>
              <w:color w:val="FF0000"/>
              <w:szCs w:val="18"/>
              <w:lang w:val="uk-UA"/>
            </w:rPr>
            <w:t>Т «КАМЕТ-СТАЛЬ»</w:t>
          </w:r>
        </w:p>
      </w:tc>
    </w:tr>
  </w:tbl>
  <w:p w14:paraId="75D2424F" w14:textId="77777777" w:rsidR="004D130F" w:rsidRPr="00D6518B" w:rsidRDefault="004D130F">
    <w:pPr>
      <w:pStyle w:val="ad"/>
      <w:rPr>
        <w:sz w:val="16"/>
        <w:szCs w:val="16"/>
        <w:lang w:val="uk-UA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af5"/>
      <w:tblW w:w="0" w:type="auto"/>
      <w:tblInd w:w="-5" w:type="dxa"/>
      <w:tblLook w:val="04A0" w:firstRow="1" w:lastRow="0" w:firstColumn="1" w:lastColumn="0" w:noHBand="0" w:noVBand="1"/>
    </w:tblPr>
    <w:tblGrid>
      <w:gridCol w:w="1572"/>
      <w:gridCol w:w="1914"/>
      <w:gridCol w:w="1550"/>
      <w:gridCol w:w="974"/>
      <w:gridCol w:w="3804"/>
    </w:tblGrid>
    <w:tr w:rsidR="00195CDD" w:rsidRPr="00D6744D" w14:paraId="03F05984" w14:textId="77777777" w:rsidTr="00195CDD">
      <w:trPr>
        <w:trHeight w:val="681"/>
      </w:trPr>
      <w:tc>
        <w:tcPr>
          <w:tcW w:w="1572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7B1F82D3" w14:textId="677CE614" w:rsidR="00195CDD" w:rsidRPr="00D6744D" w:rsidRDefault="00195CDD" w:rsidP="00F86A46">
          <w:pPr>
            <w:pStyle w:val="ad"/>
            <w:jc w:val="center"/>
            <w:rPr>
              <w:rFonts w:ascii="Arial" w:hAnsi="Arial" w:cs="Arial"/>
              <w:lang w:val="uk-UA"/>
            </w:rPr>
          </w:pPr>
          <w:r w:rsidRPr="00D6744D">
            <w:rPr>
              <w:rFonts w:ascii="Arial" w:hAnsi="Arial" w:cs="Arial"/>
              <w:noProof/>
              <w:sz w:val="18"/>
              <w:szCs w:val="18"/>
            </w:rPr>
            <w:drawing>
              <wp:anchor distT="0" distB="0" distL="114300" distR="114300" simplePos="0" relativeHeight="251663360" behindDoc="0" locked="0" layoutInCell="1" allowOverlap="1" wp14:anchorId="1FB240CC" wp14:editId="2839A8F5">
                <wp:simplePos x="0" y="0"/>
                <wp:positionH relativeFrom="column">
                  <wp:posOffset>-61595</wp:posOffset>
                </wp:positionH>
                <wp:positionV relativeFrom="paragraph">
                  <wp:posOffset>48260</wp:posOffset>
                </wp:positionV>
                <wp:extent cx="1800000" cy="371298"/>
                <wp:effectExtent l="0" t="0" r="0" b="0"/>
                <wp:wrapNone/>
                <wp:docPr id="16" name="Рисунок 3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37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00000" cy="3712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3464" w:type="dxa"/>
          <w:gridSpan w:val="2"/>
          <w:tcBorders>
            <w:top w:val="nil"/>
            <w:left w:val="nil"/>
            <w:bottom w:val="nil"/>
            <w:right w:val="nil"/>
          </w:tcBorders>
        </w:tcPr>
        <w:p w14:paraId="13AF5A2C" w14:textId="77777777" w:rsidR="00195CDD" w:rsidRPr="00195CDD" w:rsidRDefault="00195CDD" w:rsidP="00C45C30">
          <w:pPr>
            <w:jc w:val="right"/>
            <w:rPr>
              <w:rFonts w:ascii="Arial" w:hAnsi="Arial" w:cs="Arial"/>
              <w:b/>
              <w:color w:val="FF0000"/>
              <w:szCs w:val="18"/>
              <w:lang w:val="uk-UA"/>
            </w:rPr>
          </w:pPr>
        </w:p>
      </w:tc>
      <w:tc>
        <w:tcPr>
          <w:tcW w:w="4778" w:type="dxa"/>
          <w:gridSpan w:val="2"/>
          <w:tcBorders>
            <w:top w:val="nil"/>
            <w:left w:val="nil"/>
            <w:bottom w:val="nil"/>
            <w:right w:val="nil"/>
          </w:tcBorders>
          <w:vAlign w:val="center"/>
        </w:tcPr>
        <w:p w14:paraId="02EAC767" w14:textId="06987064" w:rsidR="00195CDD" w:rsidRPr="00D6744D" w:rsidRDefault="00195CDD" w:rsidP="00C45C30">
          <w:pPr>
            <w:jc w:val="right"/>
            <w:rPr>
              <w:rFonts w:ascii="Arial" w:hAnsi="Arial" w:cs="Arial"/>
              <w:b/>
              <w:sz w:val="18"/>
              <w:szCs w:val="18"/>
              <w:lang w:val="uk-UA"/>
            </w:rPr>
          </w:pPr>
          <w:r w:rsidRPr="00195CDD">
            <w:rPr>
              <w:rFonts w:ascii="Arial" w:hAnsi="Arial" w:cs="Arial"/>
              <w:b/>
              <w:color w:val="FF0000"/>
              <w:szCs w:val="18"/>
              <w:lang w:val="uk-UA"/>
            </w:rPr>
            <w:t>П</w:t>
          </w:r>
          <w:r w:rsidR="00FE5C57">
            <w:rPr>
              <w:rFonts w:ascii="Arial" w:hAnsi="Arial" w:cs="Arial"/>
              <w:b/>
              <w:color w:val="FF0000"/>
              <w:szCs w:val="18"/>
              <w:lang w:val="uk-UA"/>
            </w:rPr>
            <w:t>рА</w:t>
          </w:r>
          <w:r w:rsidRPr="00195CDD">
            <w:rPr>
              <w:rFonts w:ascii="Arial" w:hAnsi="Arial" w:cs="Arial"/>
              <w:b/>
              <w:color w:val="FF0000"/>
              <w:szCs w:val="18"/>
              <w:lang w:val="uk-UA"/>
            </w:rPr>
            <w:t>Т «КАМЕТ-СТАЛЬ»</w:t>
          </w:r>
        </w:p>
      </w:tc>
    </w:tr>
    <w:tr w:rsidR="00195CDD" w:rsidRPr="00DB0C3E" w14:paraId="5784E0D5" w14:textId="77777777" w:rsidTr="00195CDD">
      <w:tc>
        <w:tcPr>
          <w:tcW w:w="3486" w:type="dxa"/>
          <w:gridSpan w:val="2"/>
          <w:tcBorders>
            <w:top w:val="nil"/>
            <w:left w:val="nil"/>
            <w:bottom w:val="nil"/>
            <w:right w:val="nil"/>
          </w:tcBorders>
        </w:tcPr>
        <w:p w14:paraId="5DC170C8" w14:textId="77777777" w:rsidR="00195CDD" w:rsidRPr="00D6744D" w:rsidRDefault="00195CDD" w:rsidP="00F86A46">
          <w:pPr>
            <w:rPr>
              <w:rFonts w:ascii="Arial" w:hAnsi="Arial" w:cs="Arial"/>
              <w:sz w:val="18"/>
              <w:szCs w:val="18"/>
              <w:lang w:val="uk-UA"/>
            </w:rPr>
          </w:pPr>
        </w:p>
      </w:tc>
      <w:tc>
        <w:tcPr>
          <w:tcW w:w="2524" w:type="dxa"/>
          <w:gridSpan w:val="2"/>
          <w:tcBorders>
            <w:top w:val="nil"/>
            <w:left w:val="nil"/>
            <w:bottom w:val="nil"/>
            <w:right w:val="nil"/>
          </w:tcBorders>
        </w:tcPr>
        <w:p w14:paraId="36A6DF0B" w14:textId="4922F944" w:rsidR="00195CDD" w:rsidRPr="00D6744D" w:rsidRDefault="00195CDD" w:rsidP="00F86A46">
          <w:pPr>
            <w:rPr>
              <w:rFonts w:ascii="Arial" w:hAnsi="Arial" w:cs="Arial"/>
              <w:sz w:val="18"/>
              <w:szCs w:val="18"/>
              <w:lang w:val="uk-UA"/>
            </w:rPr>
          </w:pPr>
        </w:p>
        <w:p w14:paraId="3AC77B69" w14:textId="3F2E0394" w:rsidR="00195CDD" w:rsidRPr="00D6744D" w:rsidRDefault="00195CDD" w:rsidP="00F86A46">
          <w:pPr>
            <w:rPr>
              <w:rFonts w:ascii="Arial" w:hAnsi="Arial" w:cs="Arial"/>
              <w:sz w:val="18"/>
              <w:szCs w:val="18"/>
              <w:lang w:val="uk-UA"/>
            </w:rPr>
          </w:pPr>
        </w:p>
        <w:p w14:paraId="11D62E35" w14:textId="77777777" w:rsidR="00195CDD" w:rsidRPr="00D6744D" w:rsidRDefault="00195CDD" w:rsidP="00F86A46">
          <w:pPr>
            <w:rPr>
              <w:rFonts w:ascii="Arial" w:hAnsi="Arial" w:cs="Arial"/>
              <w:sz w:val="18"/>
              <w:szCs w:val="18"/>
              <w:lang w:val="uk-UA"/>
            </w:rPr>
          </w:pPr>
        </w:p>
        <w:p w14:paraId="60B77088" w14:textId="77777777" w:rsidR="00195CDD" w:rsidRPr="00D6744D" w:rsidRDefault="00195CDD" w:rsidP="00F86A46">
          <w:pPr>
            <w:rPr>
              <w:rFonts w:ascii="Arial" w:hAnsi="Arial" w:cs="Arial"/>
              <w:sz w:val="18"/>
              <w:szCs w:val="18"/>
              <w:lang w:val="uk-UA"/>
            </w:rPr>
          </w:pPr>
        </w:p>
        <w:p w14:paraId="565636E1" w14:textId="084EB66E" w:rsidR="00195CDD" w:rsidRPr="00D6744D" w:rsidRDefault="00195CDD" w:rsidP="00F86A46">
          <w:pPr>
            <w:pStyle w:val="ad"/>
            <w:jc w:val="right"/>
            <w:rPr>
              <w:rFonts w:ascii="Arial" w:hAnsi="Arial" w:cs="Arial"/>
              <w:lang w:val="uk-UA"/>
            </w:rPr>
          </w:pPr>
        </w:p>
      </w:tc>
      <w:tc>
        <w:tcPr>
          <w:tcW w:w="3804" w:type="dxa"/>
          <w:tcBorders>
            <w:top w:val="nil"/>
            <w:left w:val="nil"/>
            <w:bottom w:val="nil"/>
            <w:right w:val="nil"/>
          </w:tcBorders>
        </w:tcPr>
        <w:p w14:paraId="44844442" w14:textId="050E7C42" w:rsidR="00195CDD" w:rsidRPr="00D6744D" w:rsidRDefault="00195CDD" w:rsidP="007907BD">
          <w:pPr>
            <w:jc w:val="right"/>
            <w:rPr>
              <w:rFonts w:ascii="Arial" w:hAnsi="Arial" w:cs="Arial"/>
              <w:sz w:val="18"/>
              <w:szCs w:val="18"/>
              <w:lang w:val="uk-UA"/>
            </w:rPr>
          </w:pPr>
          <w:r w:rsidRPr="00D6744D">
            <w:rPr>
              <w:rFonts w:ascii="Arial" w:hAnsi="Arial" w:cs="Arial"/>
              <w:sz w:val="18"/>
              <w:szCs w:val="18"/>
              <w:lang w:val="uk-UA"/>
            </w:rPr>
            <w:t xml:space="preserve">Місцезнаходження: 51901, Дніпропетровська обл., м. </w:t>
          </w:r>
          <w:proofErr w:type="spellStart"/>
          <w:r w:rsidRPr="00D6744D">
            <w:rPr>
              <w:rFonts w:ascii="Arial" w:hAnsi="Arial" w:cs="Arial"/>
              <w:sz w:val="18"/>
              <w:szCs w:val="18"/>
              <w:lang w:val="uk-UA"/>
            </w:rPr>
            <w:t>Кам’янське</w:t>
          </w:r>
          <w:proofErr w:type="spellEnd"/>
          <w:r w:rsidRPr="00D6744D">
            <w:rPr>
              <w:rFonts w:ascii="Arial" w:hAnsi="Arial" w:cs="Arial"/>
              <w:sz w:val="18"/>
              <w:szCs w:val="18"/>
              <w:lang w:val="uk-UA"/>
            </w:rPr>
            <w:t xml:space="preserve">, вул. </w:t>
          </w:r>
          <w:proofErr w:type="spellStart"/>
          <w:r w:rsidRPr="00D6744D">
            <w:rPr>
              <w:rFonts w:ascii="Arial" w:hAnsi="Arial" w:cs="Arial"/>
              <w:sz w:val="18"/>
              <w:szCs w:val="18"/>
              <w:lang w:val="uk-UA"/>
            </w:rPr>
            <w:t>Колеусівська</w:t>
          </w:r>
          <w:proofErr w:type="spellEnd"/>
          <w:r w:rsidRPr="00D6744D">
            <w:rPr>
              <w:rFonts w:ascii="Arial" w:hAnsi="Arial" w:cs="Arial"/>
              <w:sz w:val="18"/>
              <w:szCs w:val="18"/>
              <w:lang w:val="uk-UA"/>
            </w:rPr>
            <w:t>, буд.</w:t>
          </w:r>
          <w:r w:rsidRPr="00D6744D">
            <w:rPr>
              <w:rFonts w:ascii="Arial" w:hAnsi="Arial" w:cs="Arial"/>
              <w:color w:val="FF0000"/>
              <w:sz w:val="18"/>
              <w:szCs w:val="18"/>
              <w:lang w:val="uk-UA"/>
            </w:rPr>
            <w:t xml:space="preserve"> </w:t>
          </w:r>
          <w:r w:rsidRPr="00D6744D">
            <w:rPr>
              <w:rFonts w:ascii="Arial" w:hAnsi="Arial" w:cs="Arial"/>
              <w:sz w:val="18"/>
              <w:szCs w:val="18"/>
              <w:lang w:val="uk-UA"/>
            </w:rPr>
            <w:t>1</w:t>
          </w:r>
        </w:p>
        <w:p w14:paraId="213B6EBF" w14:textId="4D7F8917" w:rsidR="00195CDD" w:rsidRPr="00D6744D" w:rsidRDefault="00195CDD" w:rsidP="007907BD">
          <w:pPr>
            <w:jc w:val="right"/>
            <w:rPr>
              <w:rFonts w:ascii="Arial" w:hAnsi="Arial" w:cs="Arial"/>
              <w:sz w:val="18"/>
              <w:szCs w:val="18"/>
              <w:lang w:val="uk-UA"/>
            </w:rPr>
          </w:pPr>
          <w:r w:rsidRPr="00D6744D">
            <w:rPr>
              <w:rFonts w:ascii="Arial" w:hAnsi="Arial" w:cs="Arial"/>
              <w:sz w:val="18"/>
              <w:szCs w:val="18"/>
              <w:lang w:val="uk-UA"/>
            </w:rPr>
            <w:t>Код ЄДРПОУ 05393085. ІПН 053930804037.</w:t>
          </w:r>
        </w:p>
        <w:p w14:paraId="26B6AE23" w14:textId="77777777" w:rsidR="00195CDD" w:rsidRPr="00D6744D" w:rsidRDefault="00195CDD" w:rsidP="007907BD">
          <w:pPr>
            <w:jc w:val="right"/>
            <w:rPr>
              <w:rFonts w:ascii="Arial" w:hAnsi="Arial" w:cs="Arial"/>
              <w:sz w:val="18"/>
              <w:szCs w:val="18"/>
              <w:lang w:val="uk-UA"/>
            </w:rPr>
          </w:pPr>
          <w:r w:rsidRPr="00D6744D">
            <w:rPr>
              <w:rFonts w:ascii="Arial" w:hAnsi="Arial" w:cs="Arial"/>
              <w:sz w:val="18"/>
              <w:szCs w:val="18"/>
              <w:lang w:val="uk-UA"/>
            </w:rPr>
            <w:t>п/р: UA 633348510000000002600339295</w:t>
          </w:r>
        </w:p>
        <w:p w14:paraId="001455E7" w14:textId="3EA7EEA0" w:rsidR="00195CDD" w:rsidRPr="00D6744D" w:rsidRDefault="00195CDD" w:rsidP="007907BD">
          <w:pPr>
            <w:jc w:val="right"/>
            <w:rPr>
              <w:rFonts w:ascii="Arial" w:hAnsi="Arial" w:cs="Arial"/>
              <w:sz w:val="18"/>
              <w:szCs w:val="18"/>
              <w:lang w:val="uk-UA"/>
            </w:rPr>
          </w:pPr>
          <w:r w:rsidRPr="00D6744D">
            <w:rPr>
              <w:rFonts w:ascii="Arial" w:hAnsi="Arial" w:cs="Arial"/>
              <w:sz w:val="18"/>
              <w:szCs w:val="18"/>
              <w:lang w:val="uk-UA"/>
            </w:rPr>
            <w:t>в АТ «ПУМБ»</w:t>
          </w:r>
        </w:p>
        <w:p w14:paraId="27304175" w14:textId="12A36589" w:rsidR="00195CDD" w:rsidRPr="00D6744D" w:rsidRDefault="00195CDD" w:rsidP="007907BD">
          <w:pPr>
            <w:jc w:val="right"/>
            <w:rPr>
              <w:rFonts w:ascii="Arial" w:hAnsi="Arial" w:cs="Arial"/>
              <w:sz w:val="18"/>
              <w:szCs w:val="18"/>
              <w:lang w:val="uk-UA"/>
            </w:rPr>
          </w:pPr>
          <w:proofErr w:type="spellStart"/>
          <w:r w:rsidRPr="00D6744D">
            <w:rPr>
              <w:rFonts w:ascii="Arial" w:hAnsi="Arial" w:cs="Arial"/>
              <w:sz w:val="18"/>
              <w:szCs w:val="18"/>
              <w:lang w:val="uk-UA"/>
            </w:rPr>
            <w:t>Тел</w:t>
          </w:r>
          <w:proofErr w:type="spellEnd"/>
          <w:r w:rsidRPr="00D6744D">
            <w:rPr>
              <w:rFonts w:ascii="Arial" w:hAnsi="Arial" w:cs="Arial"/>
              <w:sz w:val="18"/>
              <w:szCs w:val="18"/>
              <w:lang w:val="uk-UA"/>
            </w:rPr>
            <w:t>.: (0569) 56 79 83</w:t>
          </w:r>
        </w:p>
        <w:p w14:paraId="014BE460" w14:textId="6C3B710A" w:rsidR="00195CDD" w:rsidRPr="00D6744D" w:rsidRDefault="00195CDD" w:rsidP="007907BD">
          <w:pPr>
            <w:pStyle w:val="ad"/>
            <w:jc w:val="right"/>
            <w:rPr>
              <w:rFonts w:ascii="Arial" w:hAnsi="Arial" w:cs="Arial"/>
              <w:lang w:val="uk-UA"/>
            </w:rPr>
          </w:pPr>
          <w:r w:rsidRPr="00D6744D">
            <w:rPr>
              <w:rFonts w:ascii="Arial" w:hAnsi="Arial" w:cs="Arial"/>
              <w:sz w:val="18"/>
              <w:szCs w:val="18"/>
              <w:lang w:val="uk-UA"/>
            </w:rPr>
            <w:t>E-mail:</w:t>
          </w:r>
          <w:r w:rsidRPr="00D6744D">
            <w:rPr>
              <w:rFonts w:ascii="Arial" w:hAnsi="Arial" w:cs="Arial"/>
              <w:lang w:val="uk-UA"/>
            </w:rPr>
            <w:t xml:space="preserve"> </w:t>
          </w:r>
          <w:hyperlink r:id="rId2" w:history="1">
            <w:r w:rsidRPr="00D6744D">
              <w:rPr>
                <w:rStyle w:val="ab"/>
                <w:rFonts w:ascii="Arial" w:hAnsi="Arial" w:cs="Arial"/>
                <w:color w:val="000000" w:themeColor="text1"/>
                <w:sz w:val="18"/>
                <w:szCs w:val="18"/>
                <w:lang w:val="uk-UA"/>
              </w:rPr>
              <w:t>office.dkhz@metinvestholding.com</w:t>
            </w:r>
          </w:hyperlink>
        </w:p>
      </w:tc>
    </w:tr>
  </w:tbl>
  <w:p w14:paraId="28CB5888" w14:textId="77777777" w:rsidR="004D130F" w:rsidRPr="00D6744D" w:rsidRDefault="004D130F" w:rsidP="00947CCB">
    <w:pPr>
      <w:rPr>
        <w:rFonts w:ascii="Arial" w:hAnsi="Arial" w:cs="Arial"/>
        <w:b/>
        <w:bCs/>
        <w:sz w:val="18"/>
        <w:szCs w:val="18"/>
        <w:lang w:val="uk-U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9058E9"/>
    <w:multiLevelType w:val="hybridMultilevel"/>
    <w:tmpl w:val="BBF8AA02"/>
    <w:lvl w:ilvl="0" w:tplc="7F6A97B0">
      <w:start w:val="1"/>
      <w:numFmt w:val="decimal"/>
      <w:suff w:val="space"/>
      <w:lvlText w:val="%1."/>
      <w:lvlJc w:val="left"/>
      <w:pPr>
        <w:ind w:left="1287" w:hanging="360"/>
      </w:pPr>
      <w:rPr>
        <w:rFonts w:ascii="Times New Roman" w:hAnsi="Times New Roman" w:cs="Times New Roman" w:hint="default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3252418D"/>
    <w:multiLevelType w:val="hybridMultilevel"/>
    <w:tmpl w:val="669002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A655AE"/>
    <w:multiLevelType w:val="hybridMultilevel"/>
    <w:tmpl w:val="89B2E6FE"/>
    <w:lvl w:ilvl="0" w:tplc="7A3EFBE4">
      <w:start w:val="1"/>
      <w:numFmt w:val="bullet"/>
      <w:lvlText w:val="-"/>
      <w:lvlJc w:val="left"/>
      <w:pPr>
        <w:ind w:left="1494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3F834E8F"/>
    <w:multiLevelType w:val="hybridMultilevel"/>
    <w:tmpl w:val="8892CCA4"/>
    <w:lvl w:ilvl="0" w:tplc="5F9A2C1C">
      <w:start w:val="57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09B1EBD"/>
    <w:multiLevelType w:val="hybridMultilevel"/>
    <w:tmpl w:val="C3BC9634"/>
    <w:lvl w:ilvl="0" w:tplc="7E56112A">
      <w:start w:val="2"/>
      <w:numFmt w:val="decimal"/>
      <w:suff w:val="space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 w15:restartNumberingAfterBreak="0">
    <w:nsid w:val="6813611A"/>
    <w:multiLevelType w:val="hybridMultilevel"/>
    <w:tmpl w:val="88468048"/>
    <w:lvl w:ilvl="0" w:tplc="3CAE58E4">
      <w:start w:val="1"/>
      <w:numFmt w:val="bullet"/>
      <w:suff w:val="space"/>
      <w:lvlText w:val="-"/>
      <w:lvlJc w:val="left"/>
      <w:pPr>
        <w:ind w:left="1494" w:hanging="360"/>
      </w:pPr>
      <w:rPr>
        <w:rFonts w:ascii="Arial" w:eastAsia="Times New Roman" w:hAnsi="Aria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72C71BF1"/>
    <w:multiLevelType w:val="hybridMultilevel"/>
    <w:tmpl w:val="3E12B802"/>
    <w:lvl w:ilvl="0" w:tplc="28280C18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7123859"/>
    <w:multiLevelType w:val="hybridMultilevel"/>
    <w:tmpl w:val="2C7AC8A6"/>
    <w:lvl w:ilvl="0" w:tplc="9DBA7306">
      <w:start w:val="1"/>
      <w:numFmt w:val="bullet"/>
      <w:suff w:val="space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61992218">
    <w:abstractNumId w:val="6"/>
  </w:num>
  <w:num w:numId="2" w16cid:durableId="1936670922">
    <w:abstractNumId w:val="1"/>
  </w:num>
  <w:num w:numId="3" w16cid:durableId="769159849">
    <w:abstractNumId w:val="4"/>
  </w:num>
  <w:num w:numId="4" w16cid:durableId="243295698">
    <w:abstractNumId w:val="7"/>
  </w:num>
  <w:num w:numId="5" w16cid:durableId="944381037">
    <w:abstractNumId w:val="5"/>
  </w:num>
  <w:num w:numId="6" w16cid:durableId="2093042625">
    <w:abstractNumId w:val="2"/>
  </w:num>
  <w:num w:numId="7" w16cid:durableId="155196207">
    <w:abstractNumId w:val="3"/>
  </w:num>
  <w:num w:numId="8" w16cid:durableId="1032001314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6B79"/>
    <w:rsid w:val="0000013B"/>
    <w:rsid w:val="00000EAD"/>
    <w:rsid w:val="00000FEA"/>
    <w:rsid w:val="0000123C"/>
    <w:rsid w:val="00002A3B"/>
    <w:rsid w:val="0000601F"/>
    <w:rsid w:val="0000664F"/>
    <w:rsid w:val="00011757"/>
    <w:rsid w:val="00011D7D"/>
    <w:rsid w:val="00013555"/>
    <w:rsid w:val="0001746B"/>
    <w:rsid w:val="000178D4"/>
    <w:rsid w:val="00020194"/>
    <w:rsid w:val="00021171"/>
    <w:rsid w:val="000242F0"/>
    <w:rsid w:val="00025CF6"/>
    <w:rsid w:val="00026C6E"/>
    <w:rsid w:val="00027156"/>
    <w:rsid w:val="00027ADF"/>
    <w:rsid w:val="00027D58"/>
    <w:rsid w:val="00034B88"/>
    <w:rsid w:val="00035716"/>
    <w:rsid w:val="00035D2A"/>
    <w:rsid w:val="00035E23"/>
    <w:rsid w:val="00036B44"/>
    <w:rsid w:val="000420FD"/>
    <w:rsid w:val="0004286D"/>
    <w:rsid w:val="000433E8"/>
    <w:rsid w:val="00043611"/>
    <w:rsid w:val="00043F83"/>
    <w:rsid w:val="000443AD"/>
    <w:rsid w:val="00047BDB"/>
    <w:rsid w:val="00051076"/>
    <w:rsid w:val="0005150F"/>
    <w:rsid w:val="00051C31"/>
    <w:rsid w:val="00051C73"/>
    <w:rsid w:val="0005250B"/>
    <w:rsid w:val="0005279D"/>
    <w:rsid w:val="00053954"/>
    <w:rsid w:val="000541C2"/>
    <w:rsid w:val="000548BD"/>
    <w:rsid w:val="00054973"/>
    <w:rsid w:val="000564E2"/>
    <w:rsid w:val="0005766A"/>
    <w:rsid w:val="00057DA1"/>
    <w:rsid w:val="0006001C"/>
    <w:rsid w:val="0006154C"/>
    <w:rsid w:val="0006210A"/>
    <w:rsid w:val="0006348F"/>
    <w:rsid w:val="00065385"/>
    <w:rsid w:val="00065D7C"/>
    <w:rsid w:val="000669E3"/>
    <w:rsid w:val="00066D5E"/>
    <w:rsid w:val="000672B7"/>
    <w:rsid w:val="00067BA9"/>
    <w:rsid w:val="00070420"/>
    <w:rsid w:val="00070619"/>
    <w:rsid w:val="0007159C"/>
    <w:rsid w:val="00072CC7"/>
    <w:rsid w:val="000731D4"/>
    <w:rsid w:val="0007340F"/>
    <w:rsid w:val="000735D5"/>
    <w:rsid w:val="00073DC4"/>
    <w:rsid w:val="0007693F"/>
    <w:rsid w:val="0007795D"/>
    <w:rsid w:val="00077A40"/>
    <w:rsid w:val="00080686"/>
    <w:rsid w:val="00080B8A"/>
    <w:rsid w:val="000813FB"/>
    <w:rsid w:val="000820FD"/>
    <w:rsid w:val="000832DB"/>
    <w:rsid w:val="00087465"/>
    <w:rsid w:val="00090879"/>
    <w:rsid w:val="000913AB"/>
    <w:rsid w:val="00091FEA"/>
    <w:rsid w:val="00092FE6"/>
    <w:rsid w:val="000935B5"/>
    <w:rsid w:val="00094314"/>
    <w:rsid w:val="00096697"/>
    <w:rsid w:val="000A04F7"/>
    <w:rsid w:val="000A26A7"/>
    <w:rsid w:val="000A2865"/>
    <w:rsid w:val="000A3392"/>
    <w:rsid w:val="000A3869"/>
    <w:rsid w:val="000A46F7"/>
    <w:rsid w:val="000A5BE0"/>
    <w:rsid w:val="000B0D8E"/>
    <w:rsid w:val="000B1CBD"/>
    <w:rsid w:val="000B1E48"/>
    <w:rsid w:val="000B3325"/>
    <w:rsid w:val="000B4E7F"/>
    <w:rsid w:val="000B53EE"/>
    <w:rsid w:val="000C06D0"/>
    <w:rsid w:val="000C142A"/>
    <w:rsid w:val="000C1ACE"/>
    <w:rsid w:val="000C4336"/>
    <w:rsid w:val="000C581D"/>
    <w:rsid w:val="000C5D48"/>
    <w:rsid w:val="000C6CD1"/>
    <w:rsid w:val="000C6D51"/>
    <w:rsid w:val="000D0E39"/>
    <w:rsid w:val="000D18C8"/>
    <w:rsid w:val="000D426E"/>
    <w:rsid w:val="000D5499"/>
    <w:rsid w:val="000D66A8"/>
    <w:rsid w:val="000D6BBE"/>
    <w:rsid w:val="000D6DC6"/>
    <w:rsid w:val="000E08A8"/>
    <w:rsid w:val="000E1309"/>
    <w:rsid w:val="000E1E17"/>
    <w:rsid w:val="000E3775"/>
    <w:rsid w:val="000E411C"/>
    <w:rsid w:val="000E47AA"/>
    <w:rsid w:val="000E49B3"/>
    <w:rsid w:val="000E4D97"/>
    <w:rsid w:val="000E50CF"/>
    <w:rsid w:val="000E5726"/>
    <w:rsid w:val="000E5BFB"/>
    <w:rsid w:val="000E63F4"/>
    <w:rsid w:val="000E71D9"/>
    <w:rsid w:val="000F1590"/>
    <w:rsid w:val="000F229B"/>
    <w:rsid w:val="000F2641"/>
    <w:rsid w:val="000F27D2"/>
    <w:rsid w:val="000F32EE"/>
    <w:rsid w:val="000F332E"/>
    <w:rsid w:val="000F4768"/>
    <w:rsid w:val="000F68CB"/>
    <w:rsid w:val="001021A2"/>
    <w:rsid w:val="00103436"/>
    <w:rsid w:val="001053DD"/>
    <w:rsid w:val="00105DDB"/>
    <w:rsid w:val="001064E2"/>
    <w:rsid w:val="00107A61"/>
    <w:rsid w:val="00107F53"/>
    <w:rsid w:val="001104C7"/>
    <w:rsid w:val="00112FC5"/>
    <w:rsid w:val="00113BE9"/>
    <w:rsid w:val="00115106"/>
    <w:rsid w:val="00115399"/>
    <w:rsid w:val="00116008"/>
    <w:rsid w:val="00116296"/>
    <w:rsid w:val="00116F40"/>
    <w:rsid w:val="00117B42"/>
    <w:rsid w:val="00117DCB"/>
    <w:rsid w:val="00117E67"/>
    <w:rsid w:val="00117F36"/>
    <w:rsid w:val="001206BC"/>
    <w:rsid w:val="001218D8"/>
    <w:rsid w:val="001221E0"/>
    <w:rsid w:val="00124D9F"/>
    <w:rsid w:val="001253CD"/>
    <w:rsid w:val="00126609"/>
    <w:rsid w:val="0012735F"/>
    <w:rsid w:val="00131228"/>
    <w:rsid w:val="001328D8"/>
    <w:rsid w:val="00132E25"/>
    <w:rsid w:val="00134919"/>
    <w:rsid w:val="00134D5C"/>
    <w:rsid w:val="001352FA"/>
    <w:rsid w:val="00135D2B"/>
    <w:rsid w:val="001360B4"/>
    <w:rsid w:val="00136380"/>
    <w:rsid w:val="00137C8A"/>
    <w:rsid w:val="00140043"/>
    <w:rsid w:val="00142E22"/>
    <w:rsid w:val="00143A86"/>
    <w:rsid w:val="001445CD"/>
    <w:rsid w:val="00144D4E"/>
    <w:rsid w:val="00144D9A"/>
    <w:rsid w:val="001452BA"/>
    <w:rsid w:val="00145FF1"/>
    <w:rsid w:val="00147401"/>
    <w:rsid w:val="0015571F"/>
    <w:rsid w:val="00155DC1"/>
    <w:rsid w:val="00156FF1"/>
    <w:rsid w:val="001574D3"/>
    <w:rsid w:val="00157EB5"/>
    <w:rsid w:val="00160144"/>
    <w:rsid w:val="00161992"/>
    <w:rsid w:val="00164BE0"/>
    <w:rsid w:val="00164D46"/>
    <w:rsid w:val="00165193"/>
    <w:rsid w:val="00167210"/>
    <w:rsid w:val="00167968"/>
    <w:rsid w:val="00167A9E"/>
    <w:rsid w:val="00173870"/>
    <w:rsid w:val="00174756"/>
    <w:rsid w:val="0017596D"/>
    <w:rsid w:val="00175F39"/>
    <w:rsid w:val="001772E5"/>
    <w:rsid w:val="00177DE6"/>
    <w:rsid w:val="00177F81"/>
    <w:rsid w:val="00177F8B"/>
    <w:rsid w:val="00180A49"/>
    <w:rsid w:val="00180FF6"/>
    <w:rsid w:val="00182CCA"/>
    <w:rsid w:val="001838BB"/>
    <w:rsid w:val="00184BC3"/>
    <w:rsid w:val="00186BE0"/>
    <w:rsid w:val="00187C31"/>
    <w:rsid w:val="001904F6"/>
    <w:rsid w:val="001910F9"/>
    <w:rsid w:val="00191FC7"/>
    <w:rsid w:val="00192D24"/>
    <w:rsid w:val="00192D64"/>
    <w:rsid w:val="00192F5E"/>
    <w:rsid w:val="00194121"/>
    <w:rsid w:val="00194437"/>
    <w:rsid w:val="0019497A"/>
    <w:rsid w:val="00195CDD"/>
    <w:rsid w:val="00196548"/>
    <w:rsid w:val="001A0028"/>
    <w:rsid w:val="001A084D"/>
    <w:rsid w:val="001A1FD4"/>
    <w:rsid w:val="001A6A71"/>
    <w:rsid w:val="001A7FBD"/>
    <w:rsid w:val="001B006F"/>
    <w:rsid w:val="001B01BF"/>
    <w:rsid w:val="001B078D"/>
    <w:rsid w:val="001B1CD6"/>
    <w:rsid w:val="001B2803"/>
    <w:rsid w:val="001B3F89"/>
    <w:rsid w:val="001B43C4"/>
    <w:rsid w:val="001B71FD"/>
    <w:rsid w:val="001C0A09"/>
    <w:rsid w:val="001C310C"/>
    <w:rsid w:val="001C5327"/>
    <w:rsid w:val="001C56F6"/>
    <w:rsid w:val="001C5716"/>
    <w:rsid w:val="001C5A25"/>
    <w:rsid w:val="001C5B0F"/>
    <w:rsid w:val="001C5D66"/>
    <w:rsid w:val="001C70E9"/>
    <w:rsid w:val="001D0797"/>
    <w:rsid w:val="001D106B"/>
    <w:rsid w:val="001D1197"/>
    <w:rsid w:val="001D1346"/>
    <w:rsid w:val="001D1751"/>
    <w:rsid w:val="001D1F96"/>
    <w:rsid w:val="001D2281"/>
    <w:rsid w:val="001D6A76"/>
    <w:rsid w:val="001D6DED"/>
    <w:rsid w:val="001E0BFA"/>
    <w:rsid w:val="001E2380"/>
    <w:rsid w:val="001E27B4"/>
    <w:rsid w:val="001E3A77"/>
    <w:rsid w:val="001E56EE"/>
    <w:rsid w:val="001E5EE7"/>
    <w:rsid w:val="001E61FA"/>
    <w:rsid w:val="001E6B3F"/>
    <w:rsid w:val="001E6B90"/>
    <w:rsid w:val="001F00FD"/>
    <w:rsid w:val="001F0670"/>
    <w:rsid w:val="001F151E"/>
    <w:rsid w:val="001F3B74"/>
    <w:rsid w:val="001F6CD3"/>
    <w:rsid w:val="001F6DC7"/>
    <w:rsid w:val="002022A2"/>
    <w:rsid w:val="00202C3C"/>
    <w:rsid w:val="002048B3"/>
    <w:rsid w:val="00204922"/>
    <w:rsid w:val="00204D20"/>
    <w:rsid w:val="0020587B"/>
    <w:rsid w:val="00205BF8"/>
    <w:rsid w:val="00205E1A"/>
    <w:rsid w:val="0021026D"/>
    <w:rsid w:val="00210360"/>
    <w:rsid w:val="002115B1"/>
    <w:rsid w:val="00211754"/>
    <w:rsid w:val="0021305A"/>
    <w:rsid w:val="002163F4"/>
    <w:rsid w:val="00220144"/>
    <w:rsid w:val="002227C3"/>
    <w:rsid w:val="002228DB"/>
    <w:rsid w:val="00222A68"/>
    <w:rsid w:val="00223EF9"/>
    <w:rsid w:val="00224E91"/>
    <w:rsid w:val="0022592A"/>
    <w:rsid w:val="00225BD3"/>
    <w:rsid w:val="00226AD4"/>
    <w:rsid w:val="00226B0E"/>
    <w:rsid w:val="00227B9B"/>
    <w:rsid w:val="00230E9C"/>
    <w:rsid w:val="00231082"/>
    <w:rsid w:val="002339A2"/>
    <w:rsid w:val="002406C3"/>
    <w:rsid w:val="002408D7"/>
    <w:rsid w:val="00240C64"/>
    <w:rsid w:val="0024152E"/>
    <w:rsid w:val="00244DA7"/>
    <w:rsid w:val="00244E56"/>
    <w:rsid w:val="00246378"/>
    <w:rsid w:val="0024681A"/>
    <w:rsid w:val="00246B9C"/>
    <w:rsid w:val="00250790"/>
    <w:rsid w:val="00251170"/>
    <w:rsid w:val="00253588"/>
    <w:rsid w:val="00253937"/>
    <w:rsid w:val="0025393D"/>
    <w:rsid w:val="0025470A"/>
    <w:rsid w:val="002554D4"/>
    <w:rsid w:val="00255CCF"/>
    <w:rsid w:val="0025762E"/>
    <w:rsid w:val="002601C6"/>
    <w:rsid w:val="00260B14"/>
    <w:rsid w:val="00260C0F"/>
    <w:rsid w:val="00260D31"/>
    <w:rsid w:val="00262331"/>
    <w:rsid w:val="002623B6"/>
    <w:rsid w:val="002624F5"/>
    <w:rsid w:val="0026265B"/>
    <w:rsid w:val="0026301D"/>
    <w:rsid w:val="00264276"/>
    <w:rsid w:val="0026434B"/>
    <w:rsid w:val="00266218"/>
    <w:rsid w:val="00267DBF"/>
    <w:rsid w:val="0027010F"/>
    <w:rsid w:val="0027126D"/>
    <w:rsid w:val="00272314"/>
    <w:rsid w:val="00272505"/>
    <w:rsid w:val="002742B9"/>
    <w:rsid w:val="00274FA9"/>
    <w:rsid w:val="0027654A"/>
    <w:rsid w:val="0028058F"/>
    <w:rsid w:val="00280925"/>
    <w:rsid w:val="00282328"/>
    <w:rsid w:val="002831AD"/>
    <w:rsid w:val="002845DA"/>
    <w:rsid w:val="00284C42"/>
    <w:rsid w:val="00285BD1"/>
    <w:rsid w:val="00287320"/>
    <w:rsid w:val="00287C54"/>
    <w:rsid w:val="002930F2"/>
    <w:rsid w:val="0029443C"/>
    <w:rsid w:val="002956C2"/>
    <w:rsid w:val="002956E5"/>
    <w:rsid w:val="00296408"/>
    <w:rsid w:val="0029756F"/>
    <w:rsid w:val="002A1451"/>
    <w:rsid w:val="002A21F2"/>
    <w:rsid w:val="002A2D5D"/>
    <w:rsid w:val="002A34BC"/>
    <w:rsid w:val="002A40F4"/>
    <w:rsid w:val="002A5CBD"/>
    <w:rsid w:val="002A5E45"/>
    <w:rsid w:val="002A6D62"/>
    <w:rsid w:val="002A725C"/>
    <w:rsid w:val="002A7318"/>
    <w:rsid w:val="002A7813"/>
    <w:rsid w:val="002B066C"/>
    <w:rsid w:val="002B3059"/>
    <w:rsid w:val="002B3AFC"/>
    <w:rsid w:val="002B409F"/>
    <w:rsid w:val="002B5618"/>
    <w:rsid w:val="002B5825"/>
    <w:rsid w:val="002B61A0"/>
    <w:rsid w:val="002B6500"/>
    <w:rsid w:val="002B6C18"/>
    <w:rsid w:val="002C1A1C"/>
    <w:rsid w:val="002C2849"/>
    <w:rsid w:val="002C355E"/>
    <w:rsid w:val="002C4AD6"/>
    <w:rsid w:val="002C5B46"/>
    <w:rsid w:val="002D3392"/>
    <w:rsid w:val="002D4FBD"/>
    <w:rsid w:val="002E09AB"/>
    <w:rsid w:val="002E100B"/>
    <w:rsid w:val="002E1037"/>
    <w:rsid w:val="002E3C78"/>
    <w:rsid w:val="002E7D40"/>
    <w:rsid w:val="002F202A"/>
    <w:rsid w:val="002F21B1"/>
    <w:rsid w:val="002F2938"/>
    <w:rsid w:val="002F3581"/>
    <w:rsid w:val="002F3992"/>
    <w:rsid w:val="002F596D"/>
    <w:rsid w:val="002F5E57"/>
    <w:rsid w:val="002F645B"/>
    <w:rsid w:val="002F6A5F"/>
    <w:rsid w:val="002F7653"/>
    <w:rsid w:val="00300C75"/>
    <w:rsid w:val="0030142B"/>
    <w:rsid w:val="003048D7"/>
    <w:rsid w:val="003074F7"/>
    <w:rsid w:val="00312AB3"/>
    <w:rsid w:val="0031345B"/>
    <w:rsid w:val="0031380D"/>
    <w:rsid w:val="003150C1"/>
    <w:rsid w:val="003151C0"/>
    <w:rsid w:val="00321EFD"/>
    <w:rsid w:val="0032330D"/>
    <w:rsid w:val="0032363E"/>
    <w:rsid w:val="00323886"/>
    <w:rsid w:val="003240CC"/>
    <w:rsid w:val="0032539F"/>
    <w:rsid w:val="0032560A"/>
    <w:rsid w:val="00327742"/>
    <w:rsid w:val="00331292"/>
    <w:rsid w:val="00331613"/>
    <w:rsid w:val="00331A21"/>
    <w:rsid w:val="00333D1E"/>
    <w:rsid w:val="00334872"/>
    <w:rsid w:val="00335B11"/>
    <w:rsid w:val="00335F46"/>
    <w:rsid w:val="00336998"/>
    <w:rsid w:val="00340A7C"/>
    <w:rsid w:val="00341412"/>
    <w:rsid w:val="003421B1"/>
    <w:rsid w:val="003434EE"/>
    <w:rsid w:val="003435EC"/>
    <w:rsid w:val="00344465"/>
    <w:rsid w:val="003462D2"/>
    <w:rsid w:val="00347295"/>
    <w:rsid w:val="00350BBB"/>
    <w:rsid w:val="003542B4"/>
    <w:rsid w:val="00354A1E"/>
    <w:rsid w:val="00354B1C"/>
    <w:rsid w:val="00354DA7"/>
    <w:rsid w:val="0035661C"/>
    <w:rsid w:val="00357C33"/>
    <w:rsid w:val="00357D82"/>
    <w:rsid w:val="003602F4"/>
    <w:rsid w:val="00360EB4"/>
    <w:rsid w:val="0036123A"/>
    <w:rsid w:val="003613CF"/>
    <w:rsid w:val="003616EC"/>
    <w:rsid w:val="00362883"/>
    <w:rsid w:val="00363211"/>
    <w:rsid w:val="00363E2E"/>
    <w:rsid w:val="00365037"/>
    <w:rsid w:val="003650FE"/>
    <w:rsid w:val="00365DDF"/>
    <w:rsid w:val="003660C5"/>
    <w:rsid w:val="00367DA8"/>
    <w:rsid w:val="003707DE"/>
    <w:rsid w:val="00372366"/>
    <w:rsid w:val="003726AF"/>
    <w:rsid w:val="00374083"/>
    <w:rsid w:val="0037470C"/>
    <w:rsid w:val="00376652"/>
    <w:rsid w:val="00376EDF"/>
    <w:rsid w:val="003810C4"/>
    <w:rsid w:val="00381573"/>
    <w:rsid w:val="00381A64"/>
    <w:rsid w:val="00381DFF"/>
    <w:rsid w:val="00382D52"/>
    <w:rsid w:val="00383701"/>
    <w:rsid w:val="00384565"/>
    <w:rsid w:val="00384B41"/>
    <w:rsid w:val="0038590D"/>
    <w:rsid w:val="00385943"/>
    <w:rsid w:val="00385EA2"/>
    <w:rsid w:val="00386110"/>
    <w:rsid w:val="00387AF0"/>
    <w:rsid w:val="00387C7D"/>
    <w:rsid w:val="00390740"/>
    <w:rsid w:val="00391D8B"/>
    <w:rsid w:val="003953D9"/>
    <w:rsid w:val="00395964"/>
    <w:rsid w:val="00396354"/>
    <w:rsid w:val="003964B5"/>
    <w:rsid w:val="00396D82"/>
    <w:rsid w:val="00397D6A"/>
    <w:rsid w:val="003A0D8E"/>
    <w:rsid w:val="003A0E77"/>
    <w:rsid w:val="003A23D5"/>
    <w:rsid w:val="003A28F7"/>
    <w:rsid w:val="003A2AE2"/>
    <w:rsid w:val="003A3D99"/>
    <w:rsid w:val="003A42A3"/>
    <w:rsid w:val="003A503A"/>
    <w:rsid w:val="003A5383"/>
    <w:rsid w:val="003A54E7"/>
    <w:rsid w:val="003A6557"/>
    <w:rsid w:val="003A6752"/>
    <w:rsid w:val="003A6C28"/>
    <w:rsid w:val="003B04D1"/>
    <w:rsid w:val="003B2405"/>
    <w:rsid w:val="003B2658"/>
    <w:rsid w:val="003B4B0E"/>
    <w:rsid w:val="003B6A5B"/>
    <w:rsid w:val="003B73E2"/>
    <w:rsid w:val="003B7491"/>
    <w:rsid w:val="003B7CC4"/>
    <w:rsid w:val="003B7DF0"/>
    <w:rsid w:val="003C0509"/>
    <w:rsid w:val="003C1117"/>
    <w:rsid w:val="003C1A52"/>
    <w:rsid w:val="003C1BFE"/>
    <w:rsid w:val="003C3A44"/>
    <w:rsid w:val="003C42F6"/>
    <w:rsid w:val="003C56FC"/>
    <w:rsid w:val="003C699B"/>
    <w:rsid w:val="003C7898"/>
    <w:rsid w:val="003D07D6"/>
    <w:rsid w:val="003D15A3"/>
    <w:rsid w:val="003D347C"/>
    <w:rsid w:val="003D5771"/>
    <w:rsid w:val="003D5BC3"/>
    <w:rsid w:val="003D64BD"/>
    <w:rsid w:val="003D6760"/>
    <w:rsid w:val="003D708B"/>
    <w:rsid w:val="003D7974"/>
    <w:rsid w:val="003E07C4"/>
    <w:rsid w:val="003E0A00"/>
    <w:rsid w:val="003E0F70"/>
    <w:rsid w:val="003E18BA"/>
    <w:rsid w:val="003E1F32"/>
    <w:rsid w:val="003E2032"/>
    <w:rsid w:val="003E3861"/>
    <w:rsid w:val="003E4894"/>
    <w:rsid w:val="003E5A4E"/>
    <w:rsid w:val="003E65A9"/>
    <w:rsid w:val="003E7DA0"/>
    <w:rsid w:val="003E7F35"/>
    <w:rsid w:val="003F2501"/>
    <w:rsid w:val="003F4231"/>
    <w:rsid w:val="003F44A2"/>
    <w:rsid w:val="003F4631"/>
    <w:rsid w:val="003F5A06"/>
    <w:rsid w:val="00400714"/>
    <w:rsid w:val="00401527"/>
    <w:rsid w:val="00401BD0"/>
    <w:rsid w:val="00402DB8"/>
    <w:rsid w:val="0040347F"/>
    <w:rsid w:val="00403B9A"/>
    <w:rsid w:val="004059B8"/>
    <w:rsid w:val="004064FF"/>
    <w:rsid w:val="00406E3C"/>
    <w:rsid w:val="00407ACB"/>
    <w:rsid w:val="00410DEF"/>
    <w:rsid w:val="004125C5"/>
    <w:rsid w:val="00412A27"/>
    <w:rsid w:val="00414686"/>
    <w:rsid w:val="004162C6"/>
    <w:rsid w:val="00416405"/>
    <w:rsid w:val="00416F90"/>
    <w:rsid w:val="00417F7E"/>
    <w:rsid w:val="00420F33"/>
    <w:rsid w:val="00421BA7"/>
    <w:rsid w:val="00422068"/>
    <w:rsid w:val="00423EBD"/>
    <w:rsid w:val="00424A98"/>
    <w:rsid w:val="004255A5"/>
    <w:rsid w:val="004255E6"/>
    <w:rsid w:val="00431109"/>
    <w:rsid w:val="00431DC9"/>
    <w:rsid w:val="00436473"/>
    <w:rsid w:val="0043712A"/>
    <w:rsid w:val="00437A67"/>
    <w:rsid w:val="00440412"/>
    <w:rsid w:val="004428EA"/>
    <w:rsid w:val="0044492E"/>
    <w:rsid w:val="004450CA"/>
    <w:rsid w:val="00445B76"/>
    <w:rsid w:val="004469DD"/>
    <w:rsid w:val="004508CB"/>
    <w:rsid w:val="0045126E"/>
    <w:rsid w:val="0045381F"/>
    <w:rsid w:val="00453A04"/>
    <w:rsid w:val="004547A3"/>
    <w:rsid w:val="00454AB1"/>
    <w:rsid w:val="00455F9B"/>
    <w:rsid w:val="0045690B"/>
    <w:rsid w:val="00456E6C"/>
    <w:rsid w:val="0045759B"/>
    <w:rsid w:val="00457BF3"/>
    <w:rsid w:val="00457C02"/>
    <w:rsid w:val="0046008C"/>
    <w:rsid w:val="00460B46"/>
    <w:rsid w:val="00460D8F"/>
    <w:rsid w:val="0046154B"/>
    <w:rsid w:val="00461692"/>
    <w:rsid w:val="00461A62"/>
    <w:rsid w:val="00463114"/>
    <w:rsid w:val="00464906"/>
    <w:rsid w:val="00465B55"/>
    <w:rsid w:val="00466EBB"/>
    <w:rsid w:val="00467586"/>
    <w:rsid w:val="004675C4"/>
    <w:rsid w:val="00467EDF"/>
    <w:rsid w:val="00470479"/>
    <w:rsid w:val="004704DF"/>
    <w:rsid w:val="00470585"/>
    <w:rsid w:val="00471A02"/>
    <w:rsid w:val="00471C79"/>
    <w:rsid w:val="0047261E"/>
    <w:rsid w:val="00472B1E"/>
    <w:rsid w:val="00473674"/>
    <w:rsid w:val="004767E7"/>
    <w:rsid w:val="00477E3C"/>
    <w:rsid w:val="00480467"/>
    <w:rsid w:val="00480471"/>
    <w:rsid w:val="0048053C"/>
    <w:rsid w:val="00480968"/>
    <w:rsid w:val="00481582"/>
    <w:rsid w:val="00484FBA"/>
    <w:rsid w:val="0048702E"/>
    <w:rsid w:val="00487377"/>
    <w:rsid w:val="00487447"/>
    <w:rsid w:val="00487916"/>
    <w:rsid w:val="00491C63"/>
    <w:rsid w:val="00492932"/>
    <w:rsid w:val="00493972"/>
    <w:rsid w:val="004952DB"/>
    <w:rsid w:val="0049576D"/>
    <w:rsid w:val="00496031"/>
    <w:rsid w:val="004971EC"/>
    <w:rsid w:val="00497561"/>
    <w:rsid w:val="00497914"/>
    <w:rsid w:val="004A146D"/>
    <w:rsid w:val="004A2FED"/>
    <w:rsid w:val="004A4326"/>
    <w:rsid w:val="004A4984"/>
    <w:rsid w:val="004A5A07"/>
    <w:rsid w:val="004B04EE"/>
    <w:rsid w:val="004B05CC"/>
    <w:rsid w:val="004B0B1C"/>
    <w:rsid w:val="004B1733"/>
    <w:rsid w:val="004B1A22"/>
    <w:rsid w:val="004B1AD3"/>
    <w:rsid w:val="004B1BEC"/>
    <w:rsid w:val="004B336F"/>
    <w:rsid w:val="004B353F"/>
    <w:rsid w:val="004B5681"/>
    <w:rsid w:val="004B6EC7"/>
    <w:rsid w:val="004B7AC8"/>
    <w:rsid w:val="004C165F"/>
    <w:rsid w:val="004C22C3"/>
    <w:rsid w:val="004C4281"/>
    <w:rsid w:val="004C5095"/>
    <w:rsid w:val="004C76B7"/>
    <w:rsid w:val="004D1146"/>
    <w:rsid w:val="004D11C5"/>
    <w:rsid w:val="004D130F"/>
    <w:rsid w:val="004D21BF"/>
    <w:rsid w:val="004D2204"/>
    <w:rsid w:val="004D27E6"/>
    <w:rsid w:val="004D2B47"/>
    <w:rsid w:val="004D382C"/>
    <w:rsid w:val="004D3A5E"/>
    <w:rsid w:val="004D50D2"/>
    <w:rsid w:val="004D58B3"/>
    <w:rsid w:val="004D72A8"/>
    <w:rsid w:val="004E03A4"/>
    <w:rsid w:val="004E08A2"/>
    <w:rsid w:val="004E0DA5"/>
    <w:rsid w:val="004E14B6"/>
    <w:rsid w:val="004E26EA"/>
    <w:rsid w:val="004E2C4B"/>
    <w:rsid w:val="004E3671"/>
    <w:rsid w:val="004E44A3"/>
    <w:rsid w:val="004E5AF6"/>
    <w:rsid w:val="004E6D62"/>
    <w:rsid w:val="004F008A"/>
    <w:rsid w:val="004F0F8E"/>
    <w:rsid w:val="004F1CDA"/>
    <w:rsid w:val="004F231A"/>
    <w:rsid w:val="004F27CB"/>
    <w:rsid w:val="004F4F41"/>
    <w:rsid w:val="004F7061"/>
    <w:rsid w:val="004F7DE4"/>
    <w:rsid w:val="00500821"/>
    <w:rsid w:val="00501706"/>
    <w:rsid w:val="0050287A"/>
    <w:rsid w:val="00503181"/>
    <w:rsid w:val="00504563"/>
    <w:rsid w:val="005058DA"/>
    <w:rsid w:val="00507610"/>
    <w:rsid w:val="005101DD"/>
    <w:rsid w:val="005103D0"/>
    <w:rsid w:val="005107C9"/>
    <w:rsid w:val="00510C6A"/>
    <w:rsid w:val="00511E6C"/>
    <w:rsid w:val="0051214E"/>
    <w:rsid w:val="005132AD"/>
    <w:rsid w:val="00513709"/>
    <w:rsid w:val="005174C6"/>
    <w:rsid w:val="00517AA2"/>
    <w:rsid w:val="00517F1D"/>
    <w:rsid w:val="00522A64"/>
    <w:rsid w:val="00523C3F"/>
    <w:rsid w:val="00524477"/>
    <w:rsid w:val="0052511D"/>
    <w:rsid w:val="005260B7"/>
    <w:rsid w:val="00526AAE"/>
    <w:rsid w:val="00530F0E"/>
    <w:rsid w:val="005320EB"/>
    <w:rsid w:val="005327EA"/>
    <w:rsid w:val="005342B4"/>
    <w:rsid w:val="00535439"/>
    <w:rsid w:val="005370E5"/>
    <w:rsid w:val="005401C5"/>
    <w:rsid w:val="00540586"/>
    <w:rsid w:val="0054129E"/>
    <w:rsid w:val="005415DF"/>
    <w:rsid w:val="005419F8"/>
    <w:rsid w:val="0054250A"/>
    <w:rsid w:val="00543008"/>
    <w:rsid w:val="005442C5"/>
    <w:rsid w:val="00544DA4"/>
    <w:rsid w:val="0054648F"/>
    <w:rsid w:val="00550493"/>
    <w:rsid w:val="00550DC3"/>
    <w:rsid w:val="00551640"/>
    <w:rsid w:val="00553250"/>
    <w:rsid w:val="00553950"/>
    <w:rsid w:val="00553CB9"/>
    <w:rsid w:val="00554322"/>
    <w:rsid w:val="005551C1"/>
    <w:rsid w:val="00555845"/>
    <w:rsid w:val="00557AC0"/>
    <w:rsid w:val="00560AA9"/>
    <w:rsid w:val="005616B0"/>
    <w:rsid w:val="005620D4"/>
    <w:rsid w:val="00562C24"/>
    <w:rsid w:val="00564650"/>
    <w:rsid w:val="005650B4"/>
    <w:rsid w:val="0056595F"/>
    <w:rsid w:val="005666F2"/>
    <w:rsid w:val="00566D2E"/>
    <w:rsid w:val="005703C5"/>
    <w:rsid w:val="005708CC"/>
    <w:rsid w:val="005712E0"/>
    <w:rsid w:val="005721C0"/>
    <w:rsid w:val="005729A7"/>
    <w:rsid w:val="00573C0D"/>
    <w:rsid w:val="00573CCD"/>
    <w:rsid w:val="00574015"/>
    <w:rsid w:val="00575CF3"/>
    <w:rsid w:val="00575E80"/>
    <w:rsid w:val="00576829"/>
    <w:rsid w:val="00577DAF"/>
    <w:rsid w:val="005808E6"/>
    <w:rsid w:val="00580C26"/>
    <w:rsid w:val="00581617"/>
    <w:rsid w:val="005823DE"/>
    <w:rsid w:val="00582953"/>
    <w:rsid w:val="00582AE0"/>
    <w:rsid w:val="00583A7D"/>
    <w:rsid w:val="0058476C"/>
    <w:rsid w:val="00584C56"/>
    <w:rsid w:val="005854BB"/>
    <w:rsid w:val="005858CB"/>
    <w:rsid w:val="0058687A"/>
    <w:rsid w:val="00586CF7"/>
    <w:rsid w:val="005870BE"/>
    <w:rsid w:val="00590939"/>
    <w:rsid w:val="0059157A"/>
    <w:rsid w:val="005916C8"/>
    <w:rsid w:val="00592A85"/>
    <w:rsid w:val="00592FA0"/>
    <w:rsid w:val="005949FE"/>
    <w:rsid w:val="00594A66"/>
    <w:rsid w:val="00595239"/>
    <w:rsid w:val="005956A3"/>
    <w:rsid w:val="00595EFD"/>
    <w:rsid w:val="00597971"/>
    <w:rsid w:val="00597E70"/>
    <w:rsid w:val="005A0311"/>
    <w:rsid w:val="005A1092"/>
    <w:rsid w:val="005A1DAD"/>
    <w:rsid w:val="005A2A9F"/>
    <w:rsid w:val="005A3976"/>
    <w:rsid w:val="005A403B"/>
    <w:rsid w:val="005A4952"/>
    <w:rsid w:val="005A4A6D"/>
    <w:rsid w:val="005A4C04"/>
    <w:rsid w:val="005A50EC"/>
    <w:rsid w:val="005A5C66"/>
    <w:rsid w:val="005A606C"/>
    <w:rsid w:val="005A631D"/>
    <w:rsid w:val="005A6791"/>
    <w:rsid w:val="005A6AF3"/>
    <w:rsid w:val="005B08D8"/>
    <w:rsid w:val="005B23D5"/>
    <w:rsid w:val="005B347F"/>
    <w:rsid w:val="005B4F3E"/>
    <w:rsid w:val="005B5C4B"/>
    <w:rsid w:val="005B77FE"/>
    <w:rsid w:val="005C0891"/>
    <w:rsid w:val="005C1F61"/>
    <w:rsid w:val="005C26BF"/>
    <w:rsid w:val="005C3BCE"/>
    <w:rsid w:val="005C4444"/>
    <w:rsid w:val="005C4623"/>
    <w:rsid w:val="005C52E9"/>
    <w:rsid w:val="005C58A8"/>
    <w:rsid w:val="005C62CB"/>
    <w:rsid w:val="005C796F"/>
    <w:rsid w:val="005D1680"/>
    <w:rsid w:val="005D20CA"/>
    <w:rsid w:val="005D3FF1"/>
    <w:rsid w:val="005D48F0"/>
    <w:rsid w:val="005D69A3"/>
    <w:rsid w:val="005E0748"/>
    <w:rsid w:val="005E0CC0"/>
    <w:rsid w:val="005E1497"/>
    <w:rsid w:val="005E1D44"/>
    <w:rsid w:val="005E219C"/>
    <w:rsid w:val="005E22A3"/>
    <w:rsid w:val="005E353C"/>
    <w:rsid w:val="005E3BE5"/>
    <w:rsid w:val="005E46F1"/>
    <w:rsid w:val="005F038D"/>
    <w:rsid w:val="005F1FFB"/>
    <w:rsid w:val="005F20F0"/>
    <w:rsid w:val="005F2EAF"/>
    <w:rsid w:val="005F3351"/>
    <w:rsid w:val="005F37ED"/>
    <w:rsid w:val="005F6269"/>
    <w:rsid w:val="005F6F4A"/>
    <w:rsid w:val="005F7E6A"/>
    <w:rsid w:val="00600334"/>
    <w:rsid w:val="00601448"/>
    <w:rsid w:val="006016B9"/>
    <w:rsid w:val="006027CE"/>
    <w:rsid w:val="006031F5"/>
    <w:rsid w:val="00603E3D"/>
    <w:rsid w:val="00604A68"/>
    <w:rsid w:val="00605BCC"/>
    <w:rsid w:val="0061019E"/>
    <w:rsid w:val="006103EC"/>
    <w:rsid w:val="00611AD2"/>
    <w:rsid w:val="00611D0E"/>
    <w:rsid w:val="00615610"/>
    <w:rsid w:val="00615D45"/>
    <w:rsid w:val="00615FB3"/>
    <w:rsid w:val="00615FC0"/>
    <w:rsid w:val="00616033"/>
    <w:rsid w:val="0061632D"/>
    <w:rsid w:val="00616447"/>
    <w:rsid w:val="00617BCF"/>
    <w:rsid w:val="006203F0"/>
    <w:rsid w:val="00620693"/>
    <w:rsid w:val="00622B40"/>
    <w:rsid w:val="006237C0"/>
    <w:rsid w:val="00623AD0"/>
    <w:rsid w:val="00623F03"/>
    <w:rsid w:val="00624153"/>
    <w:rsid w:val="00625821"/>
    <w:rsid w:val="00626D63"/>
    <w:rsid w:val="00627127"/>
    <w:rsid w:val="00627226"/>
    <w:rsid w:val="00630E29"/>
    <w:rsid w:val="00632607"/>
    <w:rsid w:val="00632FD9"/>
    <w:rsid w:val="006338AF"/>
    <w:rsid w:val="0063442E"/>
    <w:rsid w:val="0063573A"/>
    <w:rsid w:val="00635BB7"/>
    <w:rsid w:val="006417B9"/>
    <w:rsid w:val="00641DBA"/>
    <w:rsid w:val="0064270D"/>
    <w:rsid w:val="00642FF4"/>
    <w:rsid w:val="00643D62"/>
    <w:rsid w:val="006445C6"/>
    <w:rsid w:val="00644B5A"/>
    <w:rsid w:val="00645AA2"/>
    <w:rsid w:val="00645E2C"/>
    <w:rsid w:val="00646876"/>
    <w:rsid w:val="006503EC"/>
    <w:rsid w:val="00651457"/>
    <w:rsid w:val="00652F4D"/>
    <w:rsid w:val="00653489"/>
    <w:rsid w:val="00653AFC"/>
    <w:rsid w:val="00653D3D"/>
    <w:rsid w:val="0065441E"/>
    <w:rsid w:val="00655002"/>
    <w:rsid w:val="00656AEA"/>
    <w:rsid w:val="00661F98"/>
    <w:rsid w:val="00663287"/>
    <w:rsid w:val="00665698"/>
    <w:rsid w:val="00665BDB"/>
    <w:rsid w:val="0066742E"/>
    <w:rsid w:val="00667908"/>
    <w:rsid w:val="00667F55"/>
    <w:rsid w:val="0067095D"/>
    <w:rsid w:val="006727CB"/>
    <w:rsid w:val="00672A95"/>
    <w:rsid w:val="00672BE8"/>
    <w:rsid w:val="00672E6B"/>
    <w:rsid w:val="0067446A"/>
    <w:rsid w:val="0067463D"/>
    <w:rsid w:val="006748A7"/>
    <w:rsid w:val="00676CAE"/>
    <w:rsid w:val="00677709"/>
    <w:rsid w:val="006806E6"/>
    <w:rsid w:val="00681EB4"/>
    <w:rsid w:val="00683B6D"/>
    <w:rsid w:val="00684109"/>
    <w:rsid w:val="00686CE1"/>
    <w:rsid w:val="00686D64"/>
    <w:rsid w:val="00691557"/>
    <w:rsid w:val="0069267F"/>
    <w:rsid w:val="00693F0D"/>
    <w:rsid w:val="006946E4"/>
    <w:rsid w:val="00694A67"/>
    <w:rsid w:val="00695C72"/>
    <w:rsid w:val="00695E3D"/>
    <w:rsid w:val="00696A2B"/>
    <w:rsid w:val="006A0514"/>
    <w:rsid w:val="006A112D"/>
    <w:rsid w:val="006A14A4"/>
    <w:rsid w:val="006A2413"/>
    <w:rsid w:val="006A24D7"/>
    <w:rsid w:val="006A265D"/>
    <w:rsid w:val="006A58AA"/>
    <w:rsid w:val="006A5F80"/>
    <w:rsid w:val="006B074A"/>
    <w:rsid w:val="006B1A59"/>
    <w:rsid w:val="006B1E5C"/>
    <w:rsid w:val="006B34EC"/>
    <w:rsid w:val="006B5355"/>
    <w:rsid w:val="006B56F3"/>
    <w:rsid w:val="006B58E5"/>
    <w:rsid w:val="006B6755"/>
    <w:rsid w:val="006B686A"/>
    <w:rsid w:val="006B6BC6"/>
    <w:rsid w:val="006C0FE9"/>
    <w:rsid w:val="006C1E96"/>
    <w:rsid w:val="006C2753"/>
    <w:rsid w:val="006C41C1"/>
    <w:rsid w:val="006C4C72"/>
    <w:rsid w:val="006C6036"/>
    <w:rsid w:val="006C6AA7"/>
    <w:rsid w:val="006C7C82"/>
    <w:rsid w:val="006D06B8"/>
    <w:rsid w:val="006D0B7D"/>
    <w:rsid w:val="006D38B9"/>
    <w:rsid w:val="006D3FB9"/>
    <w:rsid w:val="006D4828"/>
    <w:rsid w:val="006E129E"/>
    <w:rsid w:val="006E1FED"/>
    <w:rsid w:val="006E2301"/>
    <w:rsid w:val="006E3016"/>
    <w:rsid w:val="006E32AC"/>
    <w:rsid w:val="006E4282"/>
    <w:rsid w:val="006E435D"/>
    <w:rsid w:val="006E5BA4"/>
    <w:rsid w:val="006F06B4"/>
    <w:rsid w:val="006F0F42"/>
    <w:rsid w:val="006F1549"/>
    <w:rsid w:val="006F1794"/>
    <w:rsid w:val="006F217B"/>
    <w:rsid w:val="006F3D1B"/>
    <w:rsid w:val="006F3D45"/>
    <w:rsid w:val="006F3D97"/>
    <w:rsid w:val="006F4A7B"/>
    <w:rsid w:val="006F4F2E"/>
    <w:rsid w:val="006F5FDF"/>
    <w:rsid w:val="006F6F76"/>
    <w:rsid w:val="006F7BB1"/>
    <w:rsid w:val="0070121D"/>
    <w:rsid w:val="00702DC8"/>
    <w:rsid w:val="00705630"/>
    <w:rsid w:val="007065D0"/>
    <w:rsid w:val="00710206"/>
    <w:rsid w:val="00710D4D"/>
    <w:rsid w:val="00712931"/>
    <w:rsid w:val="007131A8"/>
    <w:rsid w:val="00713213"/>
    <w:rsid w:val="0071497E"/>
    <w:rsid w:val="00714D65"/>
    <w:rsid w:val="007203E0"/>
    <w:rsid w:val="00720AD1"/>
    <w:rsid w:val="00720FCA"/>
    <w:rsid w:val="00721FE9"/>
    <w:rsid w:val="00722452"/>
    <w:rsid w:val="00722490"/>
    <w:rsid w:val="00722509"/>
    <w:rsid w:val="007240AD"/>
    <w:rsid w:val="00724342"/>
    <w:rsid w:val="007254A9"/>
    <w:rsid w:val="0072573A"/>
    <w:rsid w:val="00725CF7"/>
    <w:rsid w:val="0072793E"/>
    <w:rsid w:val="00732033"/>
    <w:rsid w:val="0073204A"/>
    <w:rsid w:val="007323CF"/>
    <w:rsid w:val="00733626"/>
    <w:rsid w:val="00734055"/>
    <w:rsid w:val="0073421B"/>
    <w:rsid w:val="007355BB"/>
    <w:rsid w:val="00735CBC"/>
    <w:rsid w:val="00735E73"/>
    <w:rsid w:val="007366C7"/>
    <w:rsid w:val="0073685E"/>
    <w:rsid w:val="00736CE7"/>
    <w:rsid w:val="00736FCF"/>
    <w:rsid w:val="007373E1"/>
    <w:rsid w:val="0074023F"/>
    <w:rsid w:val="00742EEC"/>
    <w:rsid w:val="0074408E"/>
    <w:rsid w:val="00747CF8"/>
    <w:rsid w:val="00752D64"/>
    <w:rsid w:val="0075326A"/>
    <w:rsid w:val="00753ED5"/>
    <w:rsid w:val="007545F8"/>
    <w:rsid w:val="0075491E"/>
    <w:rsid w:val="00754F62"/>
    <w:rsid w:val="00754F88"/>
    <w:rsid w:val="007558D8"/>
    <w:rsid w:val="00757472"/>
    <w:rsid w:val="00757522"/>
    <w:rsid w:val="0075771E"/>
    <w:rsid w:val="00757799"/>
    <w:rsid w:val="00762228"/>
    <w:rsid w:val="00762285"/>
    <w:rsid w:val="00762DD5"/>
    <w:rsid w:val="00763C69"/>
    <w:rsid w:val="00763DDB"/>
    <w:rsid w:val="00765074"/>
    <w:rsid w:val="007660CC"/>
    <w:rsid w:val="00766BF4"/>
    <w:rsid w:val="00767874"/>
    <w:rsid w:val="007708DD"/>
    <w:rsid w:val="00770CCD"/>
    <w:rsid w:val="00772A45"/>
    <w:rsid w:val="007753A9"/>
    <w:rsid w:val="0077699F"/>
    <w:rsid w:val="0077758E"/>
    <w:rsid w:val="007814DC"/>
    <w:rsid w:val="00781AD5"/>
    <w:rsid w:val="00782177"/>
    <w:rsid w:val="00784D01"/>
    <w:rsid w:val="00785413"/>
    <w:rsid w:val="007907BD"/>
    <w:rsid w:val="0079157E"/>
    <w:rsid w:val="0079192E"/>
    <w:rsid w:val="00793A7E"/>
    <w:rsid w:val="00794582"/>
    <w:rsid w:val="007964AA"/>
    <w:rsid w:val="0079670A"/>
    <w:rsid w:val="0079771D"/>
    <w:rsid w:val="007A1A4F"/>
    <w:rsid w:val="007A2154"/>
    <w:rsid w:val="007A3FA5"/>
    <w:rsid w:val="007A4A99"/>
    <w:rsid w:val="007A51A9"/>
    <w:rsid w:val="007A55A2"/>
    <w:rsid w:val="007A7224"/>
    <w:rsid w:val="007A7289"/>
    <w:rsid w:val="007A747A"/>
    <w:rsid w:val="007B038A"/>
    <w:rsid w:val="007B18DC"/>
    <w:rsid w:val="007B6542"/>
    <w:rsid w:val="007C3691"/>
    <w:rsid w:val="007C3BF9"/>
    <w:rsid w:val="007C46B2"/>
    <w:rsid w:val="007C6202"/>
    <w:rsid w:val="007C63A7"/>
    <w:rsid w:val="007C7EDC"/>
    <w:rsid w:val="007D28C1"/>
    <w:rsid w:val="007D28FB"/>
    <w:rsid w:val="007D67C2"/>
    <w:rsid w:val="007D6FB4"/>
    <w:rsid w:val="007D73B9"/>
    <w:rsid w:val="007E203E"/>
    <w:rsid w:val="007E2718"/>
    <w:rsid w:val="007E2E60"/>
    <w:rsid w:val="007E5324"/>
    <w:rsid w:val="007E5D0C"/>
    <w:rsid w:val="007E62A4"/>
    <w:rsid w:val="007E663A"/>
    <w:rsid w:val="007E705D"/>
    <w:rsid w:val="007E7A71"/>
    <w:rsid w:val="007E7B28"/>
    <w:rsid w:val="007F0932"/>
    <w:rsid w:val="007F0B3E"/>
    <w:rsid w:val="007F0D28"/>
    <w:rsid w:val="007F0DB3"/>
    <w:rsid w:val="007F129E"/>
    <w:rsid w:val="007F12C0"/>
    <w:rsid w:val="007F22F3"/>
    <w:rsid w:val="007F3458"/>
    <w:rsid w:val="007F34AC"/>
    <w:rsid w:val="007F4B31"/>
    <w:rsid w:val="007F7E6B"/>
    <w:rsid w:val="007F7FF5"/>
    <w:rsid w:val="00800124"/>
    <w:rsid w:val="008002CE"/>
    <w:rsid w:val="0080038B"/>
    <w:rsid w:val="008006FF"/>
    <w:rsid w:val="00800848"/>
    <w:rsid w:val="00800B18"/>
    <w:rsid w:val="00800D14"/>
    <w:rsid w:val="00806AED"/>
    <w:rsid w:val="00806B64"/>
    <w:rsid w:val="008106B0"/>
    <w:rsid w:val="00812175"/>
    <w:rsid w:val="00813E27"/>
    <w:rsid w:val="0081508B"/>
    <w:rsid w:val="00815DAA"/>
    <w:rsid w:val="00816760"/>
    <w:rsid w:val="008168C9"/>
    <w:rsid w:val="00816A2E"/>
    <w:rsid w:val="008175F4"/>
    <w:rsid w:val="0082008A"/>
    <w:rsid w:val="00820BF0"/>
    <w:rsid w:val="00820D15"/>
    <w:rsid w:val="0082154A"/>
    <w:rsid w:val="00821F36"/>
    <w:rsid w:val="00822FDF"/>
    <w:rsid w:val="00825219"/>
    <w:rsid w:val="0082678C"/>
    <w:rsid w:val="00827618"/>
    <w:rsid w:val="00827806"/>
    <w:rsid w:val="0083153F"/>
    <w:rsid w:val="00831604"/>
    <w:rsid w:val="0083170A"/>
    <w:rsid w:val="0083445F"/>
    <w:rsid w:val="0083597E"/>
    <w:rsid w:val="00835F5B"/>
    <w:rsid w:val="0083757E"/>
    <w:rsid w:val="00837962"/>
    <w:rsid w:val="00842030"/>
    <w:rsid w:val="008437D3"/>
    <w:rsid w:val="00845254"/>
    <w:rsid w:val="00845E94"/>
    <w:rsid w:val="00846BFC"/>
    <w:rsid w:val="00847A3C"/>
    <w:rsid w:val="008502AE"/>
    <w:rsid w:val="00850BDF"/>
    <w:rsid w:val="00851DB2"/>
    <w:rsid w:val="008532E5"/>
    <w:rsid w:val="00853925"/>
    <w:rsid w:val="008546DD"/>
    <w:rsid w:val="008548A8"/>
    <w:rsid w:val="0085579D"/>
    <w:rsid w:val="00855A34"/>
    <w:rsid w:val="00856550"/>
    <w:rsid w:val="00856937"/>
    <w:rsid w:val="008579FC"/>
    <w:rsid w:val="00857C85"/>
    <w:rsid w:val="00857F1B"/>
    <w:rsid w:val="00860151"/>
    <w:rsid w:val="00861721"/>
    <w:rsid w:val="00862887"/>
    <w:rsid w:val="00863187"/>
    <w:rsid w:val="00863A2F"/>
    <w:rsid w:val="00863C1A"/>
    <w:rsid w:val="00864C60"/>
    <w:rsid w:val="0086656D"/>
    <w:rsid w:val="008666DC"/>
    <w:rsid w:val="008667EC"/>
    <w:rsid w:val="0086735F"/>
    <w:rsid w:val="00867E04"/>
    <w:rsid w:val="00870DB2"/>
    <w:rsid w:val="00872DAA"/>
    <w:rsid w:val="00873482"/>
    <w:rsid w:val="00873524"/>
    <w:rsid w:val="00874163"/>
    <w:rsid w:val="008748BA"/>
    <w:rsid w:val="00874AE7"/>
    <w:rsid w:val="008757BB"/>
    <w:rsid w:val="00876ECB"/>
    <w:rsid w:val="0088016F"/>
    <w:rsid w:val="00880CDF"/>
    <w:rsid w:val="008817D1"/>
    <w:rsid w:val="00882281"/>
    <w:rsid w:val="00882588"/>
    <w:rsid w:val="0088442A"/>
    <w:rsid w:val="00884AB6"/>
    <w:rsid w:val="00884CFD"/>
    <w:rsid w:val="008877BA"/>
    <w:rsid w:val="00890EB1"/>
    <w:rsid w:val="00891BFD"/>
    <w:rsid w:val="00894124"/>
    <w:rsid w:val="008949DC"/>
    <w:rsid w:val="008952FE"/>
    <w:rsid w:val="00895389"/>
    <w:rsid w:val="008961F2"/>
    <w:rsid w:val="008966CD"/>
    <w:rsid w:val="00896DB9"/>
    <w:rsid w:val="00897F92"/>
    <w:rsid w:val="008A064F"/>
    <w:rsid w:val="008A1A06"/>
    <w:rsid w:val="008A239F"/>
    <w:rsid w:val="008A2426"/>
    <w:rsid w:val="008A2703"/>
    <w:rsid w:val="008A394F"/>
    <w:rsid w:val="008A4B2F"/>
    <w:rsid w:val="008A54F0"/>
    <w:rsid w:val="008B0FA4"/>
    <w:rsid w:val="008B3BF1"/>
    <w:rsid w:val="008B3C61"/>
    <w:rsid w:val="008B4AFB"/>
    <w:rsid w:val="008B4B2F"/>
    <w:rsid w:val="008B60F9"/>
    <w:rsid w:val="008B7791"/>
    <w:rsid w:val="008B7FCE"/>
    <w:rsid w:val="008C36AA"/>
    <w:rsid w:val="008C663A"/>
    <w:rsid w:val="008D0EBD"/>
    <w:rsid w:val="008D4DB0"/>
    <w:rsid w:val="008D55DC"/>
    <w:rsid w:val="008D60EB"/>
    <w:rsid w:val="008D6C21"/>
    <w:rsid w:val="008D6ED1"/>
    <w:rsid w:val="008E024C"/>
    <w:rsid w:val="008E176B"/>
    <w:rsid w:val="008E2062"/>
    <w:rsid w:val="008E3A92"/>
    <w:rsid w:val="008E40CA"/>
    <w:rsid w:val="008E463C"/>
    <w:rsid w:val="008E4AF4"/>
    <w:rsid w:val="008E5630"/>
    <w:rsid w:val="008E6820"/>
    <w:rsid w:val="008E6EE9"/>
    <w:rsid w:val="008E70A5"/>
    <w:rsid w:val="008E72F5"/>
    <w:rsid w:val="008F002B"/>
    <w:rsid w:val="008F05AA"/>
    <w:rsid w:val="008F1E3F"/>
    <w:rsid w:val="008F3417"/>
    <w:rsid w:val="008F34B7"/>
    <w:rsid w:val="008F4E98"/>
    <w:rsid w:val="008F4F64"/>
    <w:rsid w:val="008F5EB7"/>
    <w:rsid w:val="00900DE0"/>
    <w:rsid w:val="00902D82"/>
    <w:rsid w:val="00904C16"/>
    <w:rsid w:val="00905D64"/>
    <w:rsid w:val="00907A4F"/>
    <w:rsid w:val="00907B0F"/>
    <w:rsid w:val="009108BA"/>
    <w:rsid w:val="0091454C"/>
    <w:rsid w:val="0091611B"/>
    <w:rsid w:val="00917A97"/>
    <w:rsid w:val="00920B81"/>
    <w:rsid w:val="00921430"/>
    <w:rsid w:val="00921522"/>
    <w:rsid w:val="00921777"/>
    <w:rsid w:val="00921873"/>
    <w:rsid w:val="00922F9C"/>
    <w:rsid w:val="009232E7"/>
    <w:rsid w:val="0092435F"/>
    <w:rsid w:val="00925268"/>
    <w:rsid w:val="0092539C"/>
    <w:rsid w:val="0092611E"/>
    <w:rsid w:val="009269BA"/>
    <w:rsid w:val="0093065D"/>
    <w:rsid w:val="00931E58"/>
    <w:rsid w:val="00932B79"/>
    <w:rsid w:val="00935F97"/>
    <w:rsid w:val="0093721A"/>
    <w:rsid w:val="009403FC"/>
    <w:rsid w:val="009404A2"/>
    <w:rsid w:val="009425C3"/>
    <w:rsid w:val="009440BF"/>
    <w:rsid w:val="00944CF3"/>
    <w:rsid w:val="0094614E"/>
    <w:rsid w:val="009461C5"/>
    <w:rsid w:val="009469A5"/>
    <w:rsid w:val="00946A21"/>
    <w:rsid w:val="0094710F"/>
    <w:rsid w:val="00947AB7"/>
    <w:rsid w:val="00947CCB"/>
    <w:rsid w:val="0095011E"/>
    <w:rsid w:val="0095058E"/>
    <w:rsid w:val="0095194C"/>
    <w:rsid w:val="00952A55"/>
    <w:rsid w:val="009556D0"/>
    <w:rsid w:val="00955AD3"/>
    <w:rsid w:val="009568E8"/>
    <w:rsid w:val="00957F6D"/>
    <w:rsid w:val="00960670"/>
    <w:rsid w:val="00960F96"/>
    <w:rsid w:val="0096184E"/>
    <w:rsid w:val="00962BB4"/>
    <w:rsid w:val="00963314"/>
    <w:rsid w:val="009645A4"/>
    <w:rsid w:val="009647A2"/>
    <w:rsid w:val="0096559B"/>
    <w:rsid w:val="009664AD"/>
    <w:rsid w:val="00966543"/>
    <w:rsid w:val="009666FC"/>
    <w:rsid w:val="00970FB7"/>
    <w:rsid w:val="00972911"/>
    <w:rsid w:val="009735D5"/>
    <w:rsid w:val="00973BAA"/>
    <w:rsid w:val="00973C4D"/>
    <w:rsid w:val="00974420"/>
    <w:rsid w:val="00980BF8"/>
    <w:rsid w:val="00980F66"/>
    <w:rsid w:val="009815B4"/>
    <w:rsid w:val="00982BAD"/>
    <w:rsid w:val="009849FC"/>
    <w:rsid w:val="00984EF4"/>
    <w:rsid w:val="009855D3"/>
    <w:rsid w:val="0098648B"/>
    <w:rsid w:val="0099003A"/>
    <w:rsid w:val="009904FE"/>
    <w:rsid w:val="00991166"/>
    <w:rsid w:val="00992EA3"/>
    <w:rsid w:val="00992F5C"/>
    <w:rsid w:val="009932B1"/>
    <w:rsid w:val="00993CC4"/>
    <w:rsid w:val="009941A5"/>
    <w:rsid w:val="00995635"/>
    <w:rsid w:val="00996332"/>
    <w:rsid w:val="00996875"/>
    <w:rsid w:val="009A0116"/>
    <w:rsid w:val="009A036F"/>
    <w:rsid w:val="009A0D4F"/>
    <w:rsid w:val="009A0FA0"/>
    <w:rsid w:val="009A105D"/>
    <w:rsid w:val="009A2144"/>
    <w:rsid w:val="009A2CFB"/>
    <w:rsid w:val="009A5046"/>
    <w:rsid w:val="009A579A"/>
    <w:rsid w:val="009A5B16"/>
    <w:rsid w:val="009A6768"/>
    <w:rsid w:val="009A72CA"/>
    <w:rsid w:val="009A7AE0"/>
    <w:rsid w:val="009A7BD5"/>
    <w:rsid w:val="009A7CD5"/>
    <w:rsid w:val="009B107C"/>
    <w:rsid w:val="009B1DE9"/>
    <w:rsid w:val="009B2916"/>
    <w:rsid w:val="009B4A90"/>
    <w:rsid w:val="009B7FFD"/>
    <w:rsid w:val="009C00EE"/>
    <w:rsid w:val="009C0E86"/>
    <w:rsid w:val="009C360F"/>
    <w:rsid w:val="009C37F9"/>
    <w:rsid w:val="009C41BC"/>
    <w:rsid w:val="009C492F"/>
    <w:rsid w:val="009C56A0"/>
    <w:rsid w:val="009C695D"/>
    <w:rsid w:val="009C69A3"/>
    <w:rsid w:val="009C70D8"/>
    <w:rsid w:val="009D3243"/>
    <w:rsid w:val="009D4191"/>
    <w:rsid w:val="009D45A0"/>
    <w:rsid w:val="009D5008"/>
    <w:rsid w:val="009D543D"/>
    <w:rsid w:val="009D6F6C"/>
    <w:rsid w:val="009D6F7D"/>
    <w:rsid w:val="009D75FD"/>
    <w:rsid w:val="009D7742"/>
    <w:rsid w:val="009E02B9"/>
    <w:rsid w:val="009E0A94"/>
    <w:rsid w:val="009E0C01"/>
    <w:rsid w:val="009E1AA1"/>
    <w:rsid w:val="009E23EC"/>
    <w:rsid w:val="009E3B99"/>
    <w:rsid w:val="009E4589"/>
    <w:rsid w:val="009E461C"/>
    <w:rsid w:val="009E4892"/>
    <w:rsid w:val="009E5B99"/>
    <w:rsid w:val="009E61CC"/>
    <w:rsid w:val="009E63F4"/>
    <w:rsid w:val="009E6EE0"/>
    <w:rsid w:val="009F15E8"/>
    <w:rsid w:val="009F1AA2"/>
    <w:rsid w:val="009F1F27"/>
    <w:rsid w:val="009F2DF6"/>
    <w:rsid w:val="009F30EC"/>
    <w:rsid w:val="009F33DD"/>
    <w:rsid w:val="009F4AAF"/>
    <w:rsid w:val="00A0112E"/>
    <w:rsid w:val="00A01DF0"/>
    <w:rsid w:val="00A01F22"/>
    <w:rsid w:val="00A026D2"/>
    <w:rsid w:val="00A02748"/>
    <w:rsid w:val="00A02956"/>
    <w:rsid w:val="00A04EAD"/>
    <w:rsid w:val="00A06420"/>
    <w:rsid w:val="00A06FF2"/>
    <w:rsid w:val="00A11CA3"/>
    <w:rsid w:val="00A12368"/>
    <w:rsid w:val="00A126F4"/>
    <w:rsid w:val="00A12A41"/>
    <w:rsid w:val="00A132E4"/>
    <w:rsid w:val="00A135FD"/>
    <w:rsid w:val="00A13EBF"/>
    <w:rsid w:val="00A16737"/>
    <w:rsid w:val="00A17697"/>
    <w:rsid w:val="00A17DF3"/>
    <w:rsid w:val="00A218FD"/>
    <w:rsid w:val="00A21A23"/>
    <w:rsid w:val="00A21A26"/>
    <w:rsid w:val="00A22017"/>
    <w:rsid w:val="00A23392"/>
    <w:rsid w:val="00A24389"/>
    <w:rsid w:val="00A24841"/>
    <w:rsid w:val="00A25E93"/>
    <w:rsid w:val="00A26074"/>
    <w:rsid w:val="00A301C4"/>
    <w:rsid w:val="00A324C1"/>
    <w:rsid w:val="00A3283F"/>
    <w:rsid w:val="00A3329B"/>
    <w:rsid w:val="00A33C60"/>
    <w:rsid w:val="00A35C75"/>
    <w:rsid w:val="00A3684D"/>
    <w:rsid w:val="00A407E2"/>
    <w:rsid w:val="00A42217"/>
    <w:rsid w:val="00A4498C"/>
    <w:rsid w:val="00A4605A"/>
    <w:rsid w:val="00A46631"/>
    <w:rsid w:val="00A46E33"/>
    <w:rsid w:val="00A47605"/>
    <w:rsid w:val="00A47B3A"/>
    <w:rsid w:val="00A503E5"/>
    <w:rsid w:val="00A51E16"/>
    <w:rsid w:val="00A52934"/>
    <w:rsid w:val="00A53265"/>
    <w:rsid w:val="00A53A40"/>
    <w:rsid w:val="00A54C03"/>
    <w:rsid w:val="00A606ED"/>
    <w:rsid w:val="00A60F46"/>
    <w:rsid w:val="00A617EF"/>
    <w:rsid w:val="00A6473C"/>
    <w:rsid w:val="00A64A9B"/>
    <w:rsid w:val="00A64C51"/>
    <w:rsid w:val="00A66334"/>
    <w:rsid w:val="00A66E8C"/>
    <w:rsid w:val="00A67829"/>
    <w:rsid w:val="00A70B4D"/>
    <w:rsid w:val="00A73512"/>
    <w:rsid w:val="00A736E4"/>
    <w:rsid w:val="00A74284"/>
    <w:rsid w:val="00A745EE"/>
    <w:rsid w:val="00A74A19"/>
    <w:rsid w:val="00A751BE"/>
    <w:rsid w:val="00A75B92"/>
    <w:rsid w:val="00A76033"/>
    <w:rsid w:val="00A7631E"/>
    <w:rsid w:val="00A770AE"/>
    <w:rsid w:val="00A801B7"/>
    <w:rsid w:val="00A80974"/>
    <w:rsid w:val="00A80AB8"/>
    <w:rsid w:val="00A816BA"/>
    <w:rsid w:val="00A822DD"/>
    <w:rsid w:val="00A82E4D"/>
    <w:rsid w:val="00A83B8F"/>
    <w:rsid w:val="00A85F6F"/>
    <w:rsid w:val="00A86506"/>
    <w:rsid w:val="00A865AF"/>
    <w:rsid w:val="00A87A0A"/>
    <w:rsid w:val="00A87EEC"/>
    <w:rsid w:val="00A90255"/>
    <w:rsid w:val="00A91154"/>
    <w:rsid w:val="00A93481"/>
    <w:rsid w:val="00A93B6B"/>
    <w:rsid w:val="00A948E2"/>
    <w:rsid w:val="00A95423"/>
    <w:rsid w:val="00A9612E"/>
    <w:rsid w:val="00AA34DC"/>
    <w:rsid w:val="00AA4257"/>
    <w:rsid w:val="00AA4A81"/>
    <w:rsid w:val="00AA5FA2"/>
    <w:rsid w:val="00AA626F"/>
    <w:rsid w:val="00AA6CDA"/>
    <w:rsid w:val="00AA6E6D"/>
    <w:rsid w:val="00AA7178"/>
    <w:rsid w:val="00AA74B5"/>
    <w:rsid w:val="00AB03B9"/>
    <w:rsid w:val="00AB0648"/>
    <w:rsid w:val="00AB0C88"/>
    <w:rsid w:val="00AB152C"/>
    <w:rsid w:val="00AB1B1D"/>
    <w:rsid w:val="00AB4BA0"/>
    <w:rsid w:val="00AB555C"/>
    <w:rsid w:val="00AB63B2"/>
    <w:rsid w:val="00AB6D67"/>
    <w:rsid w:val="00AB72BF"/>
    <w:rsid w:val="00AB7851"/>
    <w:rsid w:val="00AB7936"/>
    <w:rsid w:val="00AC2655"/>
    <w:rsid w:val="00AC3B74"/>
    <w:rsid w:val="00AC47F0"/>
    <w:rsid w:val="00AC4F01"/>
    <w:rsid w:val="00AC5CB8"/>
    <w:rsid w:val="00AC7153"/>
    <w:rsid w:val="00AD071D"/>
    <w:rsid w:val="00AD1F0D"/>
    <w:rsid w:val="00AD2371"/>
    <w:rsid w:val="00AD5A17"/>
    <w:rsid w:val="00AD6D7B"/>
    <w:rsid w:val="00AD78AF"/>
    <w:rsid w:val="00AD7BEF"/>
    <w:rsid w:val="00AE0D54"/>
    <w:rsid w:val="00AE1C22"/>
    <w:rsid w:val="00AE3F06"/>
    <w:rsid w:val="00AE416C"/>
    <w:rsid w:val="00AE45C2"/>
    <w:rsid w:val="00AE5948"/>
    <w:rsid w:val="00AE7076"/>
    <w:rsid w:val="00AF1A6E"/>
    <w:rsid w:val="00AF1ECC"/>
    <w:rsid w:val="00AF25BC"/>
    <w:rsid w:val="00AF3846"/>
    <w:rsid w:val="00AF3B77"/>
    <w:rsid w:val="00AF3D7F"/>
    <w:rsid w:val="00AF3E8B"/>
    <w:rsid w:val="00AF47B0"/>
    <w:rsid w:val="00AF4CD9"/>
    <w:rsid w:val="00AF56CC"/>
    <w:rsid w:val="00B0038B"/>
    <w:rsid w:val="00B02A38"/>
    <w:rsid w:val="00B02CD2"/>
    <w:rsid w:val="00B02D04"/>
    <w:rsid w:val="00B050B0"/>
    <w:rsid w:val="00B050FC"/>
    <w:rsid w:val="00B06793"/>
    <w:rsid w:val="00B11385"/>
    <w:rsid w:val="00B1257A"/>
    <w:rsid w:val="00B12BB3"/>
    <w:rsid w:val="00B13C7A"/>
    <w:rsid w:val="00B1479F"/>
    <w:rsid w:val="00B15FC9"/>
    <w:rsid w:val="00B16ACC"/>
    <w:rsid w:val="00B17416"/>
    <w:rsid w:val="00B20E02"/>
    <w:rsid w:val="00B21684"/>
    <w:rsid w:val="00B216B4"/>
    <w:rsid w:val="00B22092"/>
    <w:rsid w:val="00B23592"/>
    <w:rsid w:val="00B27C35"/>
    <w:rsid w:val="00B305CA"/>
    <w:rsid w:val="00B338A0"/>
    <w:rsid w:val="00B346C4"/>
    <w:rsid w:val="00B34A54"/>
    <w:rsid w:val="00B35177"/>
    <w:rsid w:val="00B35475"/>
    <w:rsid w:val="00B355A9"/>
    <w:rsid w:val="00B41FBF"/>
    <w:rsid w:val="00B431D8"/>
    <w:rsid w:val="00B43C8D"/>
    <w:rsid w:val="00B44E06"/>
    <w:rsid w:val="00B460FD"/>
    <w:rsid w:val="00B463D8"/>
    <w:rsid w:val="00B46F2E"/>
    <w:rsid w:val="00B515CF"/>
    <w:rsid w:val="00B51F0A"/>
    <w:rsid w:val="00B5647A"/>
    <w:rsid w:val="00B565F9"/>
    <w:rsid w:val="00B56A6C"/>
    <w:rsid w:val="00B5719E"/>
    <w:rsid w:val="00B57D72"/>
    <w:rsid w:val="00B605CB"/>
    <w:rsid w:val="00B61C42"/>
    <w:rsid w:val="00B625E3"/>
    <w:rsid w:val="00B62A4D"/>
    <w:rsid w:val="00B66449"/>
    <w:rsid w:val="00B703F5"/>
    <w:rsid w:val="00B70CBB"/>
    <w:rsid w:val="00B70E9A"/>
    <w:rsid w:val="00B739D9"/>
    <w:rsid w:val="00B80006"/>
    <w:rsid w:val="00B80194"/>
    <w:rsid w:val="00B80D6F"/>
    <w:rsid w:val="00B8188D"/>
    <w:rsid w:val="00B8425D"/>
    <w:rsid w:val="00B8682A"/>
    <w:rsid w:val="00B91080"/>
    <w:rsid w:val="00B92A6D"/>
    <w:rsid w:val="00B9350A"/>
    <w:rsid w:val="00B94F09"/>
    <w:rsid w:val="00B96EF7"/>
    <w:rsid w:val="00BA0479"/>
    <w:rsid w:val="00BA10FD"/>
    <w:rsid w:val="00BA1CCF"/>
    <w:rsid w:val="00BA4C91"/>
    <w:rsid w:val="00BA5DDB"/>
    <w:rsid w:val="00BA69C5"/>
    <w:rsid w:val="00BA74F0"/>
    <w:rsid w:val="00BB0692"/>
    <w:rsid w:val="00BB107E"/>
    <w:rsid w:val="00BB1484"/>
    <w:rsid w:val="00BB4E85"/>
    <w:rsid w:val="00BB53C7"/>
    <w:rsid w:val="00BB6112"/>
    <w:rsid w:val="00BB6188"/>
    <w:rsid w:val="00BB6308"/>
    <w:rsid w:val="00BB7C9A"/>
    <w:rsid w:val="00BB7DF7"/>
    <w:rsid w:val="00BC0DA2"/>
    <w:rsid w:val="00BC0F92"/>
    <w:rsid w:val="00BC10ED"/>
    <w:rsid w:val="00BC2EB6"/>
    <w:rsid w:val="00BC31B3"/>
    <w:rsid w:val="00BC3B99"/>
    <w:rsid w:val="00BC77BF"/>
    <w:rsid w:val="00BC793E"/>
    <w:rsid w:val="00BE269A"/>
    <w:rsid w:val="00BE3738"/>
    <w:rsid w:val="00BE64C8"/>
    <w:rsid w:val="00BE7484"/>
    <w:rsid w:val="00BE74F2"/>
    <w:rsid w:val="00BE7A56"/>
    <w:rsid w:val="00BE7EC8"/>
    <w:rsid w:val="00BF11CA"/>
    <w:rsid w:val="00BF122E"/>
    <w:rsid w:val="00BF240F"/>
    <w:rsid w:val="00BF32EA"/>
    <w:rsid w:val="00BF3538"/>
    <w:rsid w:val="00BF381A"/>
    <w:rsid w:val="00BF3C3A"/>
    <w:rsid w:val="00BF49DA"/>
    <w:rsid w:val="00BF539D"/>
    <w:rsid w:val="00BF6000"/>
    <w:rsid w:val="00BF7A07"/>
    <w:rsid w:val="00BF7F89"/>
    <w:rsid w:val="00C00813"/>
    <w:rsid w:val="00C010FB"/>
    <w:rsid w:val="00C0136C"/>
    <w:rsid w:val="00C03318"/>
    <w:rsid w:val="00C034E7"/>
    <w:rsid w:val="00C03A6E"/>
    <w:rsid w:val="00C049E7"/>
    <w:rsid w:val="00C04F91"/>
    <w:rsid w:val="00C05603"/>
    <w:rsid w:val="00C06A6B"/>
    <w:rsid w:val="00C07B4D"/>
    <w:rsid w:val="00C1177F"/>
    <w:rsid w:val="00C118D1"/>
    <w:rsid w:val="00C14FA9"/>
    <w:rsid w:val="00C15B5C"/>
    <w:rsid w:val="00C15EF6"/>
    <w:rsid w:val="00C17373"/>
    <w:rsid w:val="00C20FEF"/>
    <w:rsid w:val="00C2130A"/>
    <w:rsid w:val="00C22A94"/>
    <w:rsid w:val="00C233C3"/>
    <w:rsid w:val="00C23F3E"/>
    <w:rsid w:val="00C24413"/>
    <w:rsid w:val="00C24F82"/>
    <w:rsid w:val="00C264C0"/>
    <w:rsid w:val="00C26956"/>
    <w:rsid w:val="00C26FD4"/>
    <w:rsid w:val="00C27DDB"/>
    <w:rsid w:val="00C30AC4"/>
    <w:rsid w:val="00C3290C"/>
    <w:rsid w:val="00C33C16"/>
    <w:rsid w:val="00C36155"/>
    <w:rsid w:val="00C370B6"/>
    <w:rsid w:val="00C4095F"/>
    <w:rsid w:val="00C41E7E"/>
    <w:rsid w:val="00C4521E"/>
    <w:rsid w:val="00C45C30"/>
    <w:rsid w:val="00C467A8"/>
    <w:rsid w:val="00C46E9A"/>
    <w:rsid w:val="00C50DB0"/>
    <w:rsid w:val="00C56061"/>
    <w:rsid w:val="00C61190"/>
    <w:rsid w:val="00C61755"/>
    <w:rsid w:val="00C626C3"/>
    <w:rsid w:val="00C6296E"/>
    <w:rsid w:val="00C62A6B"/>
    <w:rsid w:val="00C62C56"/>
    <w:rsid w:val="00C63421"/>
    <w:rsid w:val="00C635E1"/>
    <w:rsid w:val="00C639A4"/>
    <w:rsid w:val="00C63ED5"/>
    <w:rsid w:val="00C65CED"/>
    <w:rsid w:val="00C66066"/>
    <w:rsid w:val="00C7201D"/>
    <w:rsid w:val="00C726A3"/>
    <w:rsid w:val="00C742C1"/>
    <w:rsid w:val="00C74AC3"/>
    <w:rsid w:val="00C75105"/>
    <w:rsid w:val="00C752D8"/>
    <w:rsid w:val="00C7764D"/>
    <w:rsid w:val="00C80137"/>
    <w:rsid w:val="00C80DDA"/>
    <w:rsid w:val="00C81351"/>
    <w:rsid w:val="00C82F16"/>
    <w:rsid w:val="00C84684"/>
    <w:rsid w:val="00C853D4"/>
    <w:rsid w:val="00C85831"/>
    <w:rsid w:val="00C85F12"/>
    <w:rsid w:val="00C862E7"/>
    <w:rsid w:val="00C87040"/>
    <w:rsid w:val="00C8739C"/>
    <w:rsid w:val="00C873F4"/>
    <w:rsid w:val="00C87D31"/>
    <w:rsid w:val="00C90247"/>
    <w:rsid w:val="00C90F8F"/>
    <w:rsid w:val="00C91822"/>
    <w:rsid w:val="00C93804"/>
    <w:rsid w:val="00C93D78"/>
    <w:rsid w:val="00C9550C"/>
    <w:rsid w:val="00C95DAB"/>
    <w:rsid w:val="00C95EB0"/>
    <w:rsid w:val="00C973CF"/>
    <w:rsid w:val="00CA0336"/>
    <w:rsid w:val="00CA03FD"/>
    <w:rsid w:val="00CA06D6"/>
    <w:rsid w:val="00CA10D4"/>
    <w:rsid w:val="00CA2AC2"/>
    <w:rsid w:val="00CA368B"/>
    <w:rsid w:val="00CA44BB"/>
    <w:rsid w:val="00CA49A0"/>
    <w:rsid w:val="00CA5792"/>
    <w:rsid w:val="00CA700A"/>
    <w:rsid w:val="00CB00C7"/>
    <w:rsid w:val="00CB3BD7"/>
    <w:rsid w:val="00CB3E9A"/>
    <w:rsid w:val="00CB4B58"/>
    <w:rsid w:val="00CB4C91"/>
    <w:rsid w:val="00CB6D76"/>
    <w:rsid w:val="00CB72D7"/>
    <w:rsid w:val="00CC121C"/>
    <w:rsid w:val="00CC1311"/>
    <w:rsid w:val="00CC1B25"/>
    <w:rsid w:val="00CC1B87"/>
    <w:rsid w:val="00CC223D"/>
    <w:rsid w:val="00CC227E"/>
    <w:rsid w:val="00CC2F68"/>
    <w:rsid w:val="00CC352C"/>
    <w:rsid w:val="00CC39E2"/>
    <w:rsid w:val="00CC3C27"/>
    <w:rsid w:val="00CC3F78"/>
    <w:rsid w:val="00CC5283"/>
    <w:rsid w:val="00CC78F4"/>
    <w:rsid w:val="00CD0AC1"/>
    <w:rsid w:val="00CD30AD"/>
    <w:rsid w:val="00CD4097"/>
    <w:rsid w:val="00CD41E9"/>
    <w:rsid w:val="00CD4A0B"/>
    <w:rsid w:val="00CD61CD"/>
    <w:rsid w:val="00CD68A8"/>
    <w:rsid w:val="00CD730A"/>
    <w:rsid w:val="00CE2780"/>
    <w:rsid w:val="00CE4AC3"/>
    <w:rsid w:val="00CE5E25"/>
    <w:rsid w:val="00CE5E77"/>
    <w:rsid w:val="00CE6B49"/>
    <w:rsid w:val="00CF028A"/>
    <w:rsid w:val="00CF050C"/>
    <w:rsid w:val="00CF1D59"/>
    <w:rsid w:val="00CF240A"/>
    <w:rsid w:val="00CF3D8D"/>
    <w:rsid w:val="00CF429F"/>
    <w:rsid w:val="00CF4BE0"/>
    <w:rsid w:val="00CF4F13"/>
    <w:rsid w:val="00CF5097"/>
    <w:rsid w:val="00CF540D"/>
    <w:rsid w:val="00CF60F9"/>
    <w:rsid w:val="00CF6721"/>
    <w:rsid w:val="00CF7337"/>
    <w:rsid w:val="00D00378"/>
    <w:rsid w:val="00D02090"/>
    <w:rsid w:val="00D04C76"/>
    <w:rsid w:val="00D0508B"/>
    <w:rsid w:val="00D063EA"/>
    <w:rsid w:val="00D06B6D"/>
    <w:rsid w:val="00D0724B"/>
    <w:rsid w:val="00D07B04"/>
    <w:rsid w:val="00D1018A"/>
    <w:rsid w:val="00D10774"/>
    <w:rsid w:val="00D120B0"/>
    <w:rsid w:val="00D153A6"/>
    <w:rsid w:val="00D15C59"/>
    <w:rsid w:val="00D213EC"/>
    <w:rsid w:val="00D21A8E"/>
    <w:rsid w:val="00D22BB5"/>
    <w:rsid w:val="00D230A8"/>
    <w:rsid w:val="00D2403B"/>
    <w:rsid w:val="00D241E3"/>
    <w:rsid w:val="00D256A5"/>
    <w:rsid w:val="00D25D59"/>
    <w:rsid w:val="00D26976"/>
    <w:rsid w:val="00D30027"/>
    <w:rsid w:val="00D306E8"/>
    <w:rsid w:val="00D31B00"/>
    <w:rsid w:val="00D326D0"/>
    <w:rsid w:val="00D33728"/>
    <w:rsid w:val="00D34C90"/>
    <w:rsid w:val="00D35AE9"/>
    <w:rsid w:val="00D35B16"/>
    <w:rsid w:val="00D35FE6"/>
    <w:rsid w:val="00D36846"/>
    <w:rsid w:val="00D370B8"/>
    <w:rsid w:val="00D37311"/>
    <w:rsid w:val="00D45821"/>
    <w:rsid w:val="00D4684F"/>
    <w:rsid w:val="00D46F22"/>
    <w:rsid w:val="00D5030B"/>
    <w:rsid w:val="00D50581"/>
    <w:rsid w:val="00D50C77"/>
    <w:rsid w:val="00D555E8"/>
    <w:rsid w:val="00D567B5"/>
    <w:rsid w:val="00D57B5D"/>
    <w:rsid w:val="00D57F75"/>
    <w:rsid w:val="00D603DF"/>
    <w:rsid w:val="00D606C2"/>
    <w:rsid w:val="00D60A14"/>
    <w:rsid w:val="00D628A1"/>
    <w:rsid w:val="00D63E5C"/>
    <w:rsid w:val="00D644DD"/>
    <w:rsid w:val="00D6518B"/>
    <w:rsid w:val="00D661D8"/>
    <w:rsid w:val="00D666DE"/>
    <w:rsid w:val="00D6744D"/>
    <w:rsid w:val="00D679DD"/>
    <w:rsid w:val="00D71C92"/>
    <w:rsid w:val="00D7250E"/>
    <w:rsid w:val="00D72B39"/>
    <w:rsid w:val="00D73DE7"/>
    <w:rsid w:val="00D7512C"/>
    <w:rsid w:val="00D7644E"/>
    <w:rsid w:val="00D76949"/>
    <w:rsid w:val="00D80256"/>
    <w:rsid w:val="00D80272"/>
    <w:rsid w:val="00D80486"/>
    <w:rsid w:val="00D81637"/>
    <w:rsid w:val="00D817D3"/>
    <w:rsid w:val="00D8191D"/>
    <w:rsid w:val="00D8642D"/>
    <w:rsid w:val="00D876A1"/>
    <w:rsid w:val="00D916EE"/>
    <w:rsid w:val="00D92A09"/>
    <w:rsid w:val="00D92BC1"/>
    <w:rsid w:val="00D932EC"/>
    <w:rsid w:val="00D9344F"/>
    <w:rsid w:val="00D94123"/>
    <w:rsid w:val="00D9590C"/>
    <w:rsid w:val="00D95D07"/>
    <w:rsid w:val="00D9635B"/>
    <w:rsid w:val="00D96B79"/>
    <w:rsid w:val="00DA003F"/>
    <w:rsid w:val="00DA09B3"/>
    <w:rsid w:val="00DA0DE3"/>
    <w:rsid w:val="00DA1EF9"/>
    <w:rsid w:val="00DA20FB"/>
    <w:rsid w:val="00DA29C7"/>
    <w:rsid w:val="00DA3EC0"/>
    <w:rsid w:val="00DA4934"/>
    <w:rsid w:val="00DA50EE"/>
    <w:rsid w:val="00DA6CAB"/>
    <w:rsid w:val="00DA6E1E"/>
    <w:rsid w:val="00DB0C3E"/>
    <w:rsid w:val="00DB1737"/>
    <w:rsid w:val="00DB1EB2"/>
    <w:rsid w:val="00DB342B"/>
    <w:rsid w:val="00DB3B9F"/>
    <w:rsid w:val="00DB3BF3"/>
    <w:rsid w:val="00DB4DEB"/>
    <w:rsid w:val="00DB693C"/>
    <w:rsid w:val="00DB733B"/>
    <w:rsid w:val="00DC550D"/>
    <w:rsid w:val="00DC5F2B"/>
    <w:rsid w:val="00DC6503"/>
    <w:rsid w:val="00DC7B9B"/>
    <w:rsid w:val="00DD0C2E"/>
    <w:rsid w:val="00DD17F0"/>
    <w:rsid w:val="00DD1D1C"/>
    <w:rsid w:val="00DD1EC8"/>
    <w:rsid w:val="00DD3253"/>
    <w:rsid w:val="00DD46AD"/>
    <w:rsid w:val="00DD4A91"/>
    <w:rsid w:val="00DD69D9"/>
    <w:rsid w:val="00DD7257"/>
    <w:rsid w:val="00DD777F"/>
    <w:rsid w:val="00DE032A"/>
    <w:rsid w:val="00DE0C14"/>
    <w:rsid w:val="00DE264D"/>
    <w:rsid w:val="00DE4285"/>
    <w:rsid w:val="00DE45BC"/>
    <w:rsid w:val="00DE5131"/>
    <w:rsid w:val="00DE63CB"/>
    <w:rsid w:val="00DF156E"/>
    <w:rsid w:val="00DF2B65"/>
    <w:rsid w:val="00DF436E"/>
    <w:rsid w:val="00DF45D1"/>
    <w:rsid w:val="00DF5699"/>
    <w:rsid w:val="00DF5DA0"/>
    <w:rsid w:val="00DF6B13"/>
    <w:rsid w:val="00DF78B7"/>
    <w:rsid w:val="00DF7FFE"/>
    <w:rsid w:val="00E01556"/>
    <w:rsid w:val="00E02824"/>
    <w:rsid w:val="00E02C30"/>
    <w:rsid w:val="00E10C88"/>
    <w:rsid w:val="00E10F41"/>
    <w:rsid w:val="00E125F9"/>
    <w:rsid w:val="00E12EC8"/>
    <w:rsid w:val="00E15609"/>
    <w:rsid w:val="00E16582"/>
    <w:rsid w:val="00E170EE"/>
    <w:rsid w:val="00E17A98"/>
    <w:rsid w:val="00E21E37"/>
    <w:rsid w:val="00E22388"/>
    <w:rsid w:val="00E23771"/>
    <w:rsid w:val="00E249D8"/>
    <w:rsid w:val="00E24D5C"/>
    <w:rsid w:val="00E30AB3"/>
    <w:rsid w:val="00E30AC3"/>
    <w:rsid w:val="00E31169"/>
    <w:rsid w:val="00E32620"/>
    <w:rsid w:val="00E32BE4"/>
    <w:rsid w:val="00E32D35"/>
    <w:rsid w:val="00E35618"/>
    <w:rsid w:val="00E360ED"/>
    <w:rsid w:val="00E3662B"/>
    <w:rsid w:val="00E375CD"/>
    <w:rsid w:val="00E3785A"/>
    <w:rsid w:val="00E37DC0"/>
    <w:rsid w:val="00E4098D"/>
    <w:rsid w:val="00E40B5B"/>
    <w:rsid w:val="00E41C0B"/>
    <w:rsid w:val="00E422DF"/>
    <w:rsid w:val="00E423F3"/>
    <w:rsid w:val="00E4391D"/>
    <w:rsid w:val="00E43B2C"/>
    <w:rsid w:val="00E4458A"/>
    <w:rsid w:val="00E45833"/>
    <w:rsid w:val="00E46C9F"/>
    <w:rsid w:val="00E46CEE"/>
    <w:rsid w:val="00E470AA"/>
    <w:rsid w:val="00E47859"/>
    <w:rsid w:val="00E522FB"/>
    <w:rsid w:val="00E539E8"/>
    <w:rsid w:val="00E55899"/>
    <w:rsid w:val="00E56002"/>
    <w:rsid w:val="00E60001"/>
    <w:rsid w:val="00E600C5"/>
    <w:rsid w:val="00E60FD2"/>
    <w:rsid w:val="00E61F0F"/>
    <w:rsid w:val="00E632B2"/>
    <w:rsid w:val="00E65C99"/>
    <w:rsid w:val="00E67252"/>
    <w:rsid w:val="00E70D67"/>
    <w:rsid w:val="00E75C9E"/>
    <w:rsid w:val="00E80D7F"/>
    <w:rsid w:val="00E906E6"/>
    <w:rsid w:val="00E924A5"/>
    <w:rsid w:val="00E94684"/>
    <w:rsid w:val="00E94698"/>
    <w:rsid w:val="00E946DF"/>
    <w:rsid w:val="00E964CC"/>
    <w:rsid w:val="00E96F14"/>
    <w:rsid w:val="00E97442"/>
    <w:rsid w:val="00EA0EB1"/>
    <w:rsid w:val="00EA3078"/>
    <w:rsid w:val="00EA364C"/>
    <w:rsid w:val="00EA3E37"/>
    <w:rsid w:val="00EA4048"/>
    <w:rsid w:val="00EA4CCF"/>
    <w:rsid w:val="00EA64EB"/>
    <w:rsid w:val="00EA6590"/>
    <w:rsid w:val="00EA6C76"/>
    <w:rsid w:val="00EA75B2"/>
    <w:rsid w:val="00EA776C"/>
    <w:rsid w:val="00EA79E8"/>
    <w:rsid w:val="00EA7ACB"/>
    <w:rsid w:val="00EA7CAF"/>
    <w:rsid w:val="00EB09D9"/>
    <w:rsid w:val="00EB18D9"/>
    <w:rsid w:val="00EB2E97"/>
    <w:rsid w:val="00EB4BAC"/>
    <w:rsid w:val="00EB5A20"/>
    <w:rsid w:val="00EB5F29"/>
    <w:rsid w:val="00EC12CC"/>
    <w:rsid w:val="00EC1B7F"/>
    <w:rsid w:val="00EC2BC3"/>
    <w:rsid w:val="00EC3330"/>
    <w:rsid w:val="00EC7BB2"/>
    <w:rsid w:val="00ED01E6"/>
    <w:rsid w:val="00ED06D8"/>
    <w:rsid w:val="00ED081F"/>
    <w:rsid w:val="00ED20E7"/>
    <w:rsid w:val="00ED2382"/>
    <w:rsid w:val="00ED247C"/>
    <w:rsid w:val="00ED4A65"/>
    <w:rsid w:val="00ED4CC1"/>
    <w:rsid w:val="00ED5E54"/>
    <w:rsid w:val="00ED6DC4"/>
    <w:rsid w:val="00ED6E0A"/>
    <w:rsid w:val="00ED78A0"/>
    <w:rsid w:val="00ED7CE8"/>
    <w:rsid w:val="00ED7D4C"/>
    <w:rsid w:val="00EE0E4F"/>
    <w:rsid w:val="00EE2235"/>
    <w:rsid w:val="00EE2845"/>
    <w:rsid w:val="00EE3824"/>
    <w:rsid w:val="00EE4940"/>
    <w:rsid w:val="00EE5960"/>
    <w:rsid w:val="00EE60D8"/>
    <w:rsid w:val="00EF129F"/>
    <w:rsid w:val="00EF1C03"/>
    <w:rsid w:val="00EF1D96"/>
    <w:rsid w:val="00EF24C7"/>
    <w:rsid w:val="00EF74BB"/>
    <w:rsid w:val="00EF7636"/>
    <w:rsid w:val="00F00635"/>
    <w:rsid w:val="00F01CD4"/>
    <w:rsid w:val="00F03591"/>
    <w:rsid w:val="00F0449C"/>
    <w:rsid w:val="00F0711E"/>
    <w:rsid w:val="00F0792D"/>
    <w:rsid w:val="00F07B91"/>
    <w:rsid w:val="00F103B2"/>
    <w:rsid w:val="00F111F6"/>
    <w:rsid w:val="00F12680"/>
    <w:rsid w:val="00F14603"/>
    <w:rsid w:val="00F14E81"/>
    <w:rsid w:val="00F155C8"/>
    <w:rsid w:val="00F1611D"/>
    <w:rsid w:val="00F17618"/>
    <w:rsid w:val="00F17CE7"/>
    <w:rsid w:val="00F2275A"/>
    <w:rsid w:val="00F234DD"/>
    <w:rsid w:val="00F243FB"/>
    <w:rsid w:val="00F24F96"/>
    <w:rsid w:val="00F254CF"/>
    <w:rsid w:val="00F25F8F"/>
    <w:rsid w:val="00F27A26"/>
    <w:rsid w:val="00F27E18"/>
    <w:rsid w:val="00F30C0F"/>
    <w:rsid w:val="00F3259B"/>
    <w:rsid w:val="00F3449E"/>
    <w:rsid w:val="00F34DA4"/>
    <w:rsid w:val="00F353F2"/>
    <w:rsid w:val="00F35C02"/>
    <w:rsid w:val="00F3787F"/>
    <w:rsid w:val="00F37F71"/>
    <w:rsid w:val="00F40057"/>
    <w:rsid w:val="00F40126"/>
    <w:rsid w:val="00F4028F"/>
    <w:rsid w:val="00F42776"/>
    <w:rsid w:val="00F43C96"/>
    <w:rsid w:val="00F44990"/>
    <w:rsid w:val="00F465A3"/>
    <w:rsid w:val="00F46929"/>
    <w:rsid w:val="00F46DF0"/>
    <w:rsid w:val="00F50DCB"/>
    <w:rsid w:val="00F52E01"/>
    <w:rsid w:val="00F536AD"/>
    <w:rsid w:val="00F53B90"/>
    <w:rsid w:val="00F54C5F"/>
    <w:rsid w:val="00F55ECB"/>
    <w:rsid w:val="00F56CB5"/>
    <w:rsid w:val="00F5740C"/>
    <w:rsid w:val="00F61DC7"/>
    <w:rsid w:val="00F62D5A"/>
    <w:rsid w:val="00F63468"/>
    <w:rsid w:val="00F63FA5"/>
    <w:rsid w:val="00F64463"/>
    <w:rsid w:val="00F64AFD"/>
    <w:rsid w:val="00F64C94"/>
    <w:rsid w:val="00F67226"/>
    <w:rsid w:val="00F70530"/>
    <w:rsid w:val="00F7079D"/>
    <w:rsid w:val="00F70F82"/>
    <w:rsid w:val="00F71B93"/>
    <w:rsid w:val="00F727FB"/>
    <w:rsid w:val="00F72AE2"/>
    <w:rsid w:val="00F740E9"/>
    <w:rsid w:val="00F7445A"/>
    <w:rsid w:val="00F77B05"/>
    <w:rsid w:val="00F803CB"/>
    <w:rsid w:val="00F80E46"/>
    <w:rsid w:val="00F81277"/>
    <w:rsid w:val="00F81650"/>
    <w:rsid w:val="00F82AFE"/>
    <w:rsid w:val="00F83499"/>
    <w:rsid w:val="00F8425E"/>
    <w:rsid w:val="00F8476B"/>
    <w:rsid w:val="00F849DA"/>
    <w:rsid w:val="00F85773"/>
    <w:rsid w:val="00F85F57"/>
    <w:rsid w:val="00F86A46"/>
    <w:rsid w:val="00F8716C"/>
    <w:rsid w:val="00F9197A"/>
    <w:rsid w:val="00F92E71"/>
    <w:rsid w:val="00F930BB"/>
    <w:rsid w:val="00F932C5"/>
    <w:rsid w:val="00F94543"/>
    <w:rsid w:val="00F96546"/>
    <w:rsid w:val="00F96C26"/>
    <w:rsid w:val="00F977C9"/>
    <w:rsid w:val="00FA0A49"/>
    <w:rsid w:val="00FA18B0"/>
    <w:rsid w:val="00FA6FA5"/>
    <w:rsid w:val="00FA7A58"/>
    <w:rsid w:val="00FB1005"/>
    <w:rsid w:val="00FB1E49"/>
    <w:rsid w:val="00FB379B"/>
    <w:rsid w:val="00FB5DF7"/>
    <w:rsid w:val="00FB6666"/>
    <w:rsid w:val="00FB6B38"/>
    <w:rsid w:val="00FB7CE2"/>
    <w:rsid w:val="00FC1174"/>
    <w:rsid w:val="00FC2349"/>
    <w:rsid w:val="00FC556A"/>
    <w:rsid w:val="00FC7D68"/>
    <w:rsid w:val="00FC7F64"/>
    <w:rsid w:val="00FD062B"/>
    <w:rsid w:val="00FD1622"/>
    <w:rsid w:val="00FD1C47"/>
    <w:rsid w:val="00FD389E"/>
    <w:rsid w:val="00FD678E"/>
    <w:rsid w:val="00FE0218"/>
    <w:rsid w:val="00FE15AA"/>
    <w:rsid w:val="00FE1A23"/>
    <w:rsid w:val="00FE20FF"/>
    <w:rsid w:val="00FE23A3"/>
    <w:rsid w:val="00FE37FB"/>
    <w:rsid w:val="00FE3AF2"/>
    <w:rsid w:val="00FE4406"/>
    <w:rsid w:val="00FE51C3"/>
    <w:rsid w:val="00FE5368"/>
    <w:rsid w:val="00FE5C57"/>
    <w:rsid w:val="00FE67B6"/>
    <w:rsid w:val="00FF0EDA"/>
    <w:rsid w:val="00FF1198"/>
    <w:rsid w:val="00FF1FEE"/>
    <w:rsid w:val="00FF433F"/>
    <w:rsid w:val="00FF4F6D"/>
    <w:rsid w:val="00FF656E"/>
    <w:rsid w:val="00FF7C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E0F5B3C"/>
  <w15:docId w15:val="{44EAA8FC-964F-4991-B0D1-F387283DE8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857C85"/>
    <w:rPr>
      <w:sz w:val="24"/>
      <w:szCs w:val="24"/>
    </w:rPr>
  </w:style>
  <w:style w:type="paragraph" w:styleId="1">
    <w:name w:val="heading 1"/>
    <w:basedOn w:val="a"/>
    <w:next w:val="a"/>
    <w:qFormat/>
    <w:rsid w:val="0046154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B66449"/>
    <w:pPr>
      <w:spacing w:before="100" w:beforeAutospacing="1" w:after="100" w:afterAutospacing="1"/>
    </w:pPr>
  </w:style>
  <w:style w:type="character" w:styleId="a4">
    <w:name w:val="annotation reference"/>
    <w:semiHidden/>
    <w:rsid w:val="008F4E98"/>
    <w:rPr>
      <w:sz w:val="16"/>
      <w:szCs w:val="16"/>
    </w:rPr>
  </w:style>
  <w:style w:type="paragraph" w:styleId="a5">
    <w:name w:val="annotation text"/>
    <w:basedOn w:val="a"/>
    <w:semiHidden/>
    <w:rsid w:val="008F4E98"/>
    <w:rPr>
      <w:sz w:val="20"/>
      <w:szCs w:val="20"/>
    </w:rPr>
  </w:style>
  <w:style w:type="paragraph" w:styleId="a6">
    <w:name w:val="annotation subject"/>
    <w:basedOn w:val="a5"/>
    <w:next w:val="a5"/>
    <w:semiHidden/>
    <w:rsid w:val="008F4E98"/>
    <w:rPr>
      <w:b/>
      <w:bCs/>
    </w:rPr>
  </w:style>
  <w:style w:type="paragraph" w:styleId="a7">
    <w:name w:val="Balloon Text"/>
    <w:basedOn w:val="a"/>
    <w:semiHidden/>
    <w:rsid w:val="008F4E98"/>
    <w:rPr>
      <w:rFonts w:ascii="Tahoma" w:hAnsi="Tahoma" w:cs="Tahoma"/>
      <w:sz w:val="16"/>
      <w:szCs w:val="16"/>
    </w:rPr>
  </w:style>
  <w:style w:type="paragraph" w:styleId="a8">
    <w:name w:val="footnote text"/>
    <w:basedOn w:val="a"/>
    <w:link w:val="a9"/>
    <w:uiPriority w:val="99"/>
    <w:rsid w:val="008F4E98"/>
    <w:rPr>
      <w:sz w:val="20"/>
      <w:szCs w:val="20"/>
    </w:rPr>
  </w:style>
  <w:style w:type="character" w:styleId="aa">
    <w:name w:val="footnote reference"/>
    <w:rsid w:val="008F4E98"/>
    <w:rPr>
      <w:vertAlign w:val="superscript"/>
    </w:rPr>
  </w:style>
  <w:style w:type="character" w:styleId="ab">
    <w:name w:val="Hyperlink"/>
    <w:rsid w:val="0046154B"/>
    <w:rPr>
      <w:color w:val="0000FF"/>
      <w:u w:val="single"/>
    </w:rPr>
  </w:style>
  <w:style w:type="character" w:styleId="ac">
    <w:name w:val="FollowedHyperlink"/>
    <w:rsid w:val="0046154B"/>
    <w:rPr>
      <w:color w:val="800080"/>
      <w:u w:val="single"/>
    </w:rPr>
  </w:style>
  <w:style w:type="paragraph" w:styleId="ad">
    <w:name w:val="header"/>
    <w:aliases w:val="TI Upper Header"/>
    <w:basedOn w:val="a"/>
    <w:link w:val="ae"/>
    <w:uiPriority w:val="99"/>
    <w:rsid w:val="0004286D"/>
    <w:pPr>
      <w:tabs>
        <w:tab w:val="center" w:pos="4677"/>
        <w:tab w:val="right" w:pos="9355"/>
      </w:tabs>
    </w:pPr>
  </w:style>
  <w:style w:type="paragraph" w:styleId="af">
    <w:name w:val="footer"/>
    <w:basedOn w:val="a"/>
    <w:link w:val="af0"/>
    <w:uiPriority w:val="99"/>
    <w:rsid w:val="0004286D"/>
    <w:pPr>
      <w:tabs>
        <w:tab w:val="center" w:pos="4677"/>
        <w:tab w:val="right" w:pos="9355"/>
      </w:tabs>
    </w:pPr>
  </w:style>
  <w:style w:type="paragraph" w:styleId="af1">
    <w:name w:val="List Paragraph"/>
    <w:basedOn w:val="a"/>
    <w:uiPriority w:val="34"/>
    <w:qFormat/>
    <w:rsid w:val="00192D24"/>
    <w:pPr>
      <w:ind w:left="720"/>
    </w:pPr>
    <w:rPr>
      <w:rFonts w:ascii="Calibri" w:eastAsia="Calibri" w:hAnsi="Calibri" w:cs="Calibri"/>
      <w:sz w:val="22"/>
      <w:szCs w:val="22"/>
      <w:lang w:val="uk-UA" w:eastAsia="en-US"/>
    </w:rPr>
  </w:style>
  <w:style w:type="character" w:styleId="af2">
    <w:name w:val="Strong"/>
    <w:uiPriority w:val="22"/>
    <w:qFormat/>
    <w:rsid w:val="0093721A"/>
    <w:rPr>
      <w:b/>
      <w:bCs/>
    </w:rPr>
  </w:style>
  <w:style w:type="character" w:customStyle="1" w:styleId="af0">
    <w:name w:val="Нижний колонтитул Знак"/>
    <w:link w:val="af"/>
    <w:uiPriority w:val="99"/>
    <w:rsid w:val="00267DBF"/>
    <w:rPr>
      <w:sz w:val="24"/>
      <w:szCs w:val="24"/>
    </w:rPr>
  </w:style>
  <w:style w:type="paragraph" w:customStyle="1" w:styleId="u-12-msonormal">
    <w:name w:val="u-1_2-msonormal"/>
    <w:basedOn w:val="a"/>
    <w:rsid w:val="00223EF9"/>
    <w:pPr>
      <w:spacing w:before="100" w:beforeAutospacing="1" w:after="100" w:afterAutospacing="1"/>
    </w:pPr>
  </w:style>
  <w:style w:type="paragraph" w:customStyle="1" w:styleId="textnospace">
    <w:name w:val="text nospace"/>
    <w:basedOn w:val="a"/>
    <w:rsid w:val="00420F33"/>
    <w:pPr>
      <w:autoSpaceDE w:val="0"/>
      <w:autoSpaceDN w:val="0"/>
      <w:adjustRightInd w:val="0"/>
      <w:spacing w:line="280" w:lineRule="atLeast"/>
      <w:jc w:val="both"/>
    </w:pPr>
    <w:rPr>
      <w:rFonts w:ascii="Arial" w:eastAsia="Arial Unicode MS" w:hAnsi="Arial" w:cs="Arial"/>
      <w:color w:val="000000"/>
      <w:sz w:val="20"/>
      <w:szCs w:val="22"/>
      <w:lang w:val="en-GB" w:eastAsia="de-DE"/>
    </w:rPr>
  </w:style>
  <w:style w:type="paragraph" w:styleId="af3">
    <w:name w:val="Body Text"/>
    <w:basedOn w:val="a"/>
    <w:link w:val="10"/>
    <w:uiPriority w:val="99"/>
    <w:rsid w:val="00336998"/>
    <w:pPr>
      <w:jc w:val="both"/>
    </w:pPr>
  </w:style>
  <w:style w:type="character" w:customStyle="1" w:styleId="af4">
    <w:name w:val="Основной текст Знак"/>
    <w:rsid w:val="00336998"/>
    <w:rPr>
      <w:sz w:val="24"/>
      <w:szCs w:val="24"/>
    </w:rPr>
  </w:style>
  <w:style w:type="character" w:customStyle="1" w:styleId="10">
    <w:name w:val="Основной текст Знак1"/>
    <w:link w:val="af3"/>
    <w:uiPriority w:val="99"/>
    <w:locked/>
    <w:rsid w:val="00336998"/>
    <w:rPr>
      <w:sz w:val="24"/>
      <w:szCs w:val="24"/>
    </w:rPr>
  </w:style>
  <w:style w:type="table" w:styleId="af5">
    <w:name w:val="Table Grid"/>
    <w:basedOn w:val="a1"/>
    <w:uiPriority w:val="39"/>
    <w:rsid w:val="008E6EE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a0"/>
    <w:rsid w:val="003A0E77"/>
  </w:style>
  <w:style w:type="character" w:customStyle="1" w:styleId="orfo-misspelled">
    <w:name w:val="orfo-misspelled"/>
    <w:basedOn w:val="a0"/>
    <w:rsid w:val="003A0E77"/>
  </w:style>
  <w:style w:type="character" w:customStyle="1" w:styleId="shorttext">
    <w:name w:val="short_text"/>
    <w:basedOn w:val="a0"/>
    <w:rsid w:val="00955AD3"/>
  </w:style>
  <w:style w:type="paragraph" w:styleId="HTML">
    <w:name w:val="HTML Preformatted"/>
    <w:basedOn w:val="a"/>
    <w:link w:val="HTML0"/>
    <w:uiPriority w:val="99"/>
    <w:semiHidden/>
    <w:unhideWhenUsed/>
    <w:rsid w:val="00955AD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955AD3"/>
    <w:rPr>
      <w:rFonts w:ascii="Courier New" w:hAnsi="Courier New" w:cs="Courier New"/>
    </w:rPr>
  </w:style>
  <w:style w:type="paragraph" w:customStyle="1" w:styleId="rvps2">
    <w:name w:val="rvps2"/>
    <w:basedOn w:val="a"/>
    <w:rsid w:val="00955AD3"/>
    <w:pPr>
      <w:spacing w:after="100" w:afterAutospacing="1"/>
    </w:pPr>
  </w:style>
  <w:style w:type="paragraph" w:styleId="af6">
    <w:name w:val="No Spacing"/>
    <w:uiPriority w:val="1"/>
    <w:qFormat/>
    <w:rsid w:val="0054250A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loakedemail">
    <w:name w:val="cloaked_email"/>
    <w:basedOn w:val="a0"/>
    <w:rsid w:val="003E65A9"/>
  </w:style>
  <w:style w:type="character" w:customStyle="1" w:styleId="ae">
    <w:name w:val="Верхний колонтитул Знак"/>
    <w:aliases w:val="TI Upper Header Знак"/>
    <w:basedOn w:val="a0"/>
    <w:link w:val="ad"/>
    <w:uiPriority w:val="99"/>
    <w:rsid w:val="00F86A46"/>
    <w:rPr>
      <w:sz w:val="24"/>
      <w:szCs w:val="24"/>
    </w:rPr>
  </w:style>
  <w:style w:type="paragraph" w:customStyle="1" w:styleId="Default">
    <w:name w:val="Default"/>
    <w:rsid w:val="00471A02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character" w:customStyle="1" w:styleId="pagehead">
    <w:name w:val="pagehead"/>
    <w:basedOn w:val="a0"/>
    <w:rsid w:val="00BF7A07"/>
  </w:style>
  <w:style w:type="character" w:customStyle="1" w:styleId="a9">
    <w:name w:val="Текст сноски Знак"/>
    <w:basedOn w:val="a0"/>
    <w:link w:val="a8"/>
    <w:uiPriority w:val="99"/>
    <w:rsid w:val="00C87D3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3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732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08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682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94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627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956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641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772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26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689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87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22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297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95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871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0087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726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1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7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279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44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899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541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050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848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77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971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2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1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2153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435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862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4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32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9574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3992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704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1087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5345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5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669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64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612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907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4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8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80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57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6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83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1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5595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88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13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3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6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9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2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3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6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86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926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940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2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7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0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495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330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403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31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27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45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3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93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45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9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6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26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8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7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7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26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1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7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851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75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654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17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976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72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5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8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34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353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78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5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94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2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8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312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275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208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848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9931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210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226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O.D.Popadinets@metinvestholding.co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s://metinvestholding.com/ru/procurement/appeals-board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O.D.Popadinets@metinvestholding.co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hyperlink" Target="mailto:office.dkhz@metinvestholding.com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lga.ugolnik\Desktop\&#1041;&#1083;&#1072;&#1085;&#1082;%20&#1087;&#1080;&#1089;&#1100;&#1084;&#1072;%20&#1052;&#1048;&#1048;,%20&#1089;&#1086;&#1075;&#1083;&#1072;&#1089;&#1085;&#1086;%20&#1087;&#1088;&#1080;&#1082;&#1072;&#1079;&#1091;%20&#8470;%2001-16%20&#1086;&#1090;%2005.06.2015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4AAE5DEE52E14C8B7448D9752CDDA1" ma:contentTypeVersion="11" ma:contentTypeDescription="Create a new document." ma:contentTypeScope="" ma:versionID="b181137487890d67f62c7f9268ba01b6">
  <xsd:schema xmlns:xsd="http://www.w3.org/2001/XMLSchema" xmlns:xs="http://www.w3.org/2001/XMLSchema" xmlns:p="http://schemas.microsoft.com/office/2006/metadata/properties" xmlns:ns3="94a497ca-a2a1-4004-ac9e-f7bdf8278d77" xmlns:ns4="9471b451-d5f9-432b-9d9a-742189d2a5d1" targetNamespace="http://schemas.microsoft.com/office/2006/metadata/properties" ma:root="true" ma:fieldsID="1d69c11ca268a4121cceb27dab79b6c5" ns3:_="" ns4:_="">
    <xsd:import namespace="94a497ca-a2a1-4004-ac9e-f7bdf8278d77"/>
    <xsd:import namespace="9471b451-d5f9-432b-9d9a-742189d2a5d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a497ca-a2a1-4004-ac9e-f7bdf8278d7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71b451-d5f9-432b-9d9a-742189d2a5d1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3E0099-E82F-49BE-BF29-34AAA611570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B2DDEA3-0484-4094-8F41-8932B211C67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4a497ca-a2a1-4004-ac9e-f7bdf8278d77"/>
    <ds:schemaRef ds:uri="9471b451-d5f9-432b-9d9a-742189d2a5d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4F3C0AF-FBA3-4114-8DAC-8A49630B9C1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1724853-B02B-426E-86FD-B9EE231D45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 МИИ, согласно приказу № 01-16 от 05.06.2015</Template>
  <TotalTime>893</TotalTime>
  <Pages>3</Pages>
  <Words>735</Words>
  <Characters>4193</Characters>
  <Application>Microsoft Office Word</Application>
  <DocSecurity>0</DocSecurity>
  <Lines>34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Заявка на технику</vt:lpstr>
      <vt:lpstr>Заявка на технику</vt:lpstr>
    </vt:vector>
  </TitlesOfParts>
  <Manager>Сергей Новиков</Manager>
  <Company>МЕТИНВЕСТ ХОЛДИНГ</Company>
  <LinksUpToDate>false</LinksUpToDate>
  <CharactersWithSpaces>4919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Заявка на технику</dc:title>
  <dc:subject/>
  <dc:creator>Угольник Ольга Валерьевна</dc:creator>
  <cp:keywords/>
  <dc:description/>
  <cp:lastModifiedBy>Попадинець Ольга Дмитрівна (Olha Popadynets)</cp:lastModifiedBy>
  <cp:revision>634</cp:revision>
  <cp:lastPrinted>2025-03-03T07:38:00Z</cp:lastPrinted>
  <dcterms:created xsi:type="dcterms:W3CDTF">2020-08-07T12:15:00Z</dcterms:created>
  <dcterms:modified xsi:type="dcterms:W3CDTF">2026-07-24T08:16:00Z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0x010100344AAE5DEE52E14C8B7448D9752CDDA1</vt:lpwstr>
  </property>
  <property fmtid="{D5CDD505-2E9C-101B-9397-08002B2CF9AE}" pid="3" name="MSIP_Label_d92777a8-4fe1-4bb5-bf8a-dafd6e0db0a2_Enabled">
    <vt:lpwstr>true</vt:lpwstr>
  </property>
  <property fmtid="{D5CDD505-2E9C-101B-9397-08002B2CF9AE}" pid="4" name="MSIP_Label_d92777a8-4fe1-4bb5-bf8a-dafd6e0db0a2_SetDate">
    <vt:lpwstr>2023-06-27T06:44:12Z</vt:lpwstr>
  </property>
  <property fmtid="{D5CDD505-2E9C-101B-9397-08002B2CF9AE}" pid="5" name="MSIP_Label_d92777a8-4fe1-4bb5-bf8a-dafd6e0db0a2_Method">
    <vt:lpwstr>Standard</vt:lpwstr>
  </property>
  <property fmtid="{D5CDD505-2E9C-101B-9397-08002B2CF9AE}" pid="6" name="MSIP_Label_d92777a8-4fe1-4bb5-bf8a-dafd6e0db0a2_Name">
    <vt:lpwstr>Ограниченный доступ</vt:lpwstr>
  </property>
  <property fmtid="{D5CDD505-2E9C-101B-9397-08002B2CF9AE}" pid="7" name="MSIP_Label_d92777a8-4fe1-4bb5-bf8a-dafd6e0db0a2_SiteId">
    <vt:lpwstr>b0bbbc89-2041-434f-8618-bc081a1a01d4</vt:lpwstr>
  </property>
  <property fmtid="{D5CDD505-2E9C-101B-9397-08002B2CF9AE}" pid="8" name="MSIP_Label_d92777a8-4fe1-4bb5-bf8a-dafd6e0db0a2_ActionId">
    <vt:lpwstr>371efdb3-eb48-4335-9d5e-0adffa96b6e2</vt:lpwstr>
  </property>
  <property fmtid="{D5CDD505-2E9C-101B-9397-08002B2CF9AE}" pid="9" name="MSIP_Label_d92777a8-4fe1-4bb5-bf8a-dafd6e0db0a2_ContentBits">
    <vt:lpwstr>0</vt:lpwstr>
  </property>
</Properties>
</file>